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МІНІСТЕРСТВО ОСВІТИ ТА НАУКИ УКРАЇНИ, МОЛОДІ ТА СПОРТУ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ДЕРЖАВНИЙ ВИЩИЙ НАВЧАЛЬНИЙ ЗАКЛАД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«УЖГОРОДСЬКИЙ НАЦІОНАЛЬНИЙ УНІВЕРСИТЕТ»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ІНЖЕНЕРНО - ТЕХНІЧНИЙ ФАКУЛЬТЕТ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КАФЕДРА КОМПЮТЕРНИХ СИСТЕМ ТА МЕРЕЖ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BE2D80">
        <w:rPr>
          <w:rFonts w:ascii="Times New Roman" w:hAnsi="Times New Roman"/>
          <w:b/>
          <w:sz w:val="40"/>
          <w:szCs w:val="40"/>
        </w:rPr>
        <w:t>Лабораторна робота №1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BE2D80">
        <w:rPr>
          <w:rFonts w:ascii="Times New Roman" w:hAnsi="Times New Roman"/>
          <w:b/>
          <w:sz w:val="40"/>
          <w:szCs w:val="40"/>
        </w:rPr>
        <w:t>з курсу «Архітектура комп’ютера»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BE2D80">
        <w:rPr>
          <w:rFonts w:ascii="Times New Roman" w:hAnsi="Times New Roman"/>
          <w:b/>
          <w:sz w:val="40"/>
          <w:szCs w:val="40"/>
        </w:rPr>
        <w:t>Тема :</w:t>
      </w:r>
      <w:r w:rsidRPr="00BE2D80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  <w:r w:rsidRPr="00BE2D80">
        <w:rPr>
          <w:rFonts w:ascii="Times New Roman" w:hAnsi="Times New Roman"/>
          <w:b/>
          <w:sz w:val="40"/>
          <w:szCs w:val="40"/>
        </w:rPr>
        <w:t xml:space="preserve">Вивчення архітектури </w:t>
      </w:r>
      <w:r w:rsidRPr="00BE2D80">
        <w:rPr>
          <w:rFonts w:ascii="Times New Roman" w:hAnsi="Times New Roman"/>
          <w:b/>
          <w:sz w:val="40"/>
          <w:szCs w:val="40"/>
          <w:lang w:val="en-US"/>
        </w:rPr>
        <w:t>DLX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Викона</w:t>
      </w:r>
      <w:r>
        <w:rPr>
          <w:rFonts w:ascii="Times New Roman" w:hAnsi="Times New Roman"/>
          <w:sz w:val="28"/>
          <w:szCs w:val="28"/>
        </w:rPr>
        <w:t>в</w:t>
      </w:r>
    </w:p>
    <w:p w:rsidR="00FC0235" w:rsidRPr="00BE2D80" w:rsidRDefault="00FC0235" w:rsidP="00FA7695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</w:t>
      </w:r>
      <w:r w:rsidRPr="00BE2D80">
        <w:rPr>
          <w:rFonts w:ascii="Times New Roman" w:hAnsi="Times New Roman"/>
          <w:sz w:val="28"/>
          <w:szCs w:val="28"/>
        </w:rPr>
        <w:t xml:space="preserve"> 3 курсу КСМ </w:t>
      </w:r>
    </w:p>
    <w:p w:rsidR="00FC0235" w:rsidRPr="00BE2D80" w:rsidRDefault="00FC0235" w:rsidP="00FA7695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Прізвище Імя</w:t>
      </w: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Перевірив</w:t>
      </w:r>
    </w:p>
    <w:p w:rsidR="00FC0235" w:rsidRPr="00BE2D80" w:rsidRDefault="00FC0235" w:rsidP="00FA7695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Далекорей А.В.</w:t>
      </w: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ind w:left="2832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Ужгород 2012</w:t>
      </w:r>
      <w:r w:rsidRPr="00BE2D80">
        <w:rPr>
          <w:rFonts w:ascii="Times New Roman" w:hAnsi="Times New Roman"/>
          <w:sz w:val="28"/>
          <w:szCs w:val="28"/>
        </w:rPr>
        <w:br w:type="page"/>
      </w:r>
    </w:p>
    <w:p w:rsidR="00FC0235" w:rsidRPr="00BE2D80" w:rsidRDefault="00FC0235" w:rsidP="00FA7695">
      <w:pPr>
        <w:spacing w:after="0" w:line="240" w:lineRule="auto"/>
        <w:ind w:left="2832" w:firstLine="708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9A18A0">
      <w:pPr>
        <w:pStyle w:val="PlainText"/>
        <w:rPr>
          <w:rFonts w:ascii="Times New Roman" w:hAnsi="Times New Roman"/>
          <w:b/>
          <w:sz w:val="32"/>
          <w:szCs w:val="32"/>
          <w:lang w:val="uk-UA"/>
        </w:rPr>
      </w:pPr>
      <w:r w:rsidRPr="00BE2D80">
        <w:rPr>
          <w:rFonts w:ascii="Times New Roman" w:hAnsi="Times New Roman"/>
          <w:b/>
          <w:sz w:val="32"/>
          <w:szCs w:val="32"/>
          <w:lang w:val="uk-UA"/>
        </w:rPr>
        <w:t>Мета роботи :</w:t>
      </w:r>
    </w:p>
    <w:p w:rsidR="00FC0235" w:rsidRPr="00BE2D80" w:rsidRDefault="00FC0235" w:rsidP="007877F0">
      <w:pPr>
        <w:pStyle w:val="PlainText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BE2D80">
        <w:rPr>
          <w:rFonts w:ascii="Times New Roman" w:hAnsi="Times New Roman"/>
          <w:sz w:val="28"/>
          <w:szCs w:val="28"/>
          <w:lang w:val="uk-UA"/>
        </w:rPr>
        <w:t xml:space="preserve">Ознайомитись з базовими командами віртуальної машини </w:t>
      </w:r>
      <w:r w:rsidRPr="00BE2D80">
        <w:rPr>
          <w:rFonts w:ascii="Times New Roman" w:hAnsi="Times New Roman"/>
          <w:sz w:val="28"/>
          <w:szCs w:val="28"/>
          <w:lang w:val="en-US"/>
        </w:rPr>
        <w:t>DLX</w:t>
      </w:r>
      <w:r w:rsidRPr="00BE2D80">
        <w:rPr>
          <w:rFonts w:ascii="Times New Roman" w:hAnsi="Times New Roman"/>
          <w:sz w:val="28"/>
          <w:szCs w:val="28"/>
          <w:lang w:val="uk-UA"/>
        </w:rPr>
        <w:t>.</w:t>
      </w:r>
    </w:p>
    <w:p w:rsidR="00FC0235" w:rsidRPr="00BE2D80" w:rsidRDefault="00FC0235" w:rsidP="007877F0">
      <w:pPr>
        <w:pStyle w:val="PlainText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BE2D80">
        <w:rPr>
          <w:rFonts w:ascii="Times New Roman" w:hAnsi="Times New Roman"/>
          <w:sz w:val="28"/>
          <w:szCs w:val="28"/>
          <w:lang w:val="uk-UA"/>
        </w:rPr>
        <w:t>Вивчити основні принципи роботи з програмою WINDLX</w:t>
      </w:r>
    </w:p>
    <w:p w:rsidR="00FC0235" w:rsidRPr="00BE2D80" w:rsidRDefault="00FC0235" w:rsidP="007877F0">
      <w:pPr>
        <w:pStyle w:val="PlainText"/>
        <w:numPr>
          <w:ilvl w:val="0"/>
          <w:numId w:val="3"/>
        </w:numPr>
        <w:rPr>
          <w:rFonts w:ascii="Times New Roman" w:hAnsi="Times New Roman"/>
          <w:sz w:val="28"/>
          <w:szCs w:val="28"/>
          <w:lang w:val="uk-UA"/>
        </w:rPr>
      </w:pPr>
      <w:r w:rsidRPr="00BE2D80">
        <w:rPr>
          <w:rFonts w:ascii="Times New Roman" w:hAnsi="Times New Roman"/>
          <w:sz w:val="28"/>
          <w:szCs w:val="28"/>
          <w:lang w:val="uk-UA"/>
        </w:rPr>
        <w:t>Виконати завдання 1Б, 1Е.</w:t>
      </w:r>
    </w:p>
    <w:p w:rsidR="00FC0235" w:rsidRPr="00BE2D80" w:rsidRDefault="00FC0235" w:rsidP="007877F0">
      <w:pPr>
        <w:pStyle w:val="PlainText"/>
        <w:ind w:left="720"/>
        <w:rPr>
          <w:rFonts w:ascii="Times New Roman" w:hAnsi="Times New Roman"/>
          <w:sz w:val="24"/>
          <w:szCs w:val="24"/>
          <w:lang w:val="uk-UA"/>
        </w:rPr>
      </w:pPr>
    </w:p>
    <w:p w:rsidR="00FC0235" w:rsidRPr="00BE2D80" w:rsidRDefault="00FC0235" w:rsidP="007877F0">
      <w:pPr>
        <w:pStyle w:val="PlainText"/>
        <w:ind w:left="720"/>
        <w:rPr>
          <w:rFonts w:ascii="Times New Roman" w:hAnsi="Times New Roman"/>
          <w:sz w:val="24"/>
          <w:szCs w:val="24"/>
          <w:lang w:val="uk-UA"/>
        </w:rPr>
      </w:pPr>
    </w:p>
    <w:p w:rsidR="00FC0235" w:rsidRPr="00BE2D80" w:rsidRDefault="00FC0235" w:rsidP="009A18A0">
      <w:pPr>
        <w:pStyle w:val="PlainText"/>
        <w:rPr>
          <w:rFonts w:ascii="Times New Roman" w:hAnsi="Times New Roman"/>
          <w:b/>
          <w:sz w:val="24"/>
          <w:szCs w:val="24"/>
          <w:lang w:val="uk-UA"/>
        </w:rPr>
      </w:pPr>
      <w:r w:rsidRPr="00BE2D80">
        <w:rPr>
          <w:rFonts w:ascii="Times New Roman" w:hAnsi="Times New Roman"/>
          <w:b/>
          <w:sz w:val="24"/>
          <w:szCs w:val="24"/>
          <w:lang w:val="uk-UA"/>
        </w:rPr>
        <w:t>Завдання до роботи 1Б.</w:t>
      </w:r>
    </w:p>
    <w:p w:rsidR="00FC0235" w:rsidRPr="00BE2D80" w:rsidRDefault="00FC0235" w:rsidP="009A18A0">
      <w:pPr>
        <w:pStyle w:val="PlainTex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Завантажити базисну версію програми до симулятора. Спланувати використання комірок головної пам’яті та записати до них вихідні дані.</w:t>
      </w:r>
    </w:p>
    <w:p w:rsidR="00FC0235" w:rsidRPr="00BE2D80" w:rsidRDefault="00FC0235" w:rsidP="009A18A0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Виконати програму у кроковому режимі. Перевірити результат виконання програми.</w:t>
      </w:r>
    </w:p>
    <w:p w:rsidR="00FC0235" w:rsidRPr="00BE2D80" w:rsidRDefault="00FC0235" w:rsidP="009A18A0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Пояснити подані вікнами (циклове вікно, вікно статистик) симулятора протоколи вионання програми.</w:t>
      </w:r>
    </w:p>
    <w:p w:rsidR="00FC0235" w:rsidRPr="00BE2D80" w:rsidRDefault="00FC0235" w:rsidP="009A18A0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Зробити висновки за результатами симуляції виконання програми.</w:t>
      </w:r>
    </w:p>
    <w:p w:rsidR="00FC0235" w:rsidRPr="00BE2D80" w:rsidRDefault="00FC0235" w:rsidP="009A18A0">
      <w:pPr>
        <w:pStyle w:val="PlainText"/>
        <w:numPr>
          <w:ilvl w:val="0"/>
          <w:numId w:val="1"/>
        </w:numPr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Оформити звіт Б та захистити його.</w:t>
      </w:r>
    </w:p>
    <w:p w:rsidR="00FC0235" w:rsidRPr="00BE2D80" w:rsidRDefault="00FC0235" w:rsidP="009A18A0">
      <w:pPr>
        <w:pStyle w:val="PlainText"/>
        <w:ind w:left="360"/>
        <w:rPr>
          <w:rFonts w:ascii="Times New Roman" w:hAnsi="Times New Roman"/>
          <w:sz w:val="24"/>
          <w:szCs w:val="24"/>
          <w:lang w:val="uk-UA"/>
        </w:rPr>
      </w:pPr>
    </w:p>
    <w:p w:rsidR="00FC0235" w:rsidRPr="00BE2D80" w:rsidRDefault="00FC0235" w:rsidP="009A18A0">
      <w:pPr>
        <w:pStyle w:val="PlainText"/>
        <w:rPr>
          <w:rFonts w:ascii="Times New Roman" w:hAnsi="Times New Roman"/>
          <w:b/>
          <w:sz w:val="24"/>
          <w:szCs w:val="24"/>
          <w:lang w:val="uk-UA"/>
        </w:rPr>
      </w:pPr>
      <w:r w:rsidRPr="00BE2D80">
        <w:rPr>
          <w:rFonts w:ascii="Times New Roman" w:hAnsi="Times New Roman"/>
          <w:b/>
          <w:sz w:val="24"/>
          <w:szCs w:val="24"/>
          <w:lang w:val="uk-UA"/>
        </w:rPr>
        <w:t>Завдання до роботи 1Е.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Запропонувати заходи з покращення ефективності використання апаратних засобів процесора та скласти відповідну експериментальну версію базової програми.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Виконати експериментальну програму у кроковому режимі. Перевірити результат виконання програми.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Пояснити подані вікнами (циклове вікно, вікно статистик) симулятора протоколи виконання програми.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Подати кількісні значення тих характеристик, які доводять зростання ефективності роботи апаратних засобів.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Зробити висновки за результатами виконання експерименту.</w:t>
      </w:r>
    </w:p>
    <w:p w:rsidR="00FC0235" w:rsidRPr="00BE2D80" w:rsidRDefault="00FC0235" w:rsidP="009A18A0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 xml:space="preserve">Оформити звіт </w:t>
      </w:r>
      <w:r w:rsidRPr="00BE2D80">
        <w:rPr>
          <w:rFonts w:ascii="Times New Roman" w:hAnsi="Times New Roman"/>
          <w:b/>
          <w:sz w:val="24"/>
          <w:szCs w:val="24"/>
          <w:lang w:val="uk-UA"/>
        </w:rPr>
        <w:t>Е</w:t>
      </w:r>
      <w:r w:rsidRPr="00BE2D80">
        <w:rPr>
          <w:rFonts w:ascii="Times New Roman" w:hAnsi="Times New Roman"/>
          <w:sz w:val="24"/>
          <w:szCs w:val="24"/>
          <w:lang w:val="uk-UA"/>
        </w:rPr>
        <w:t xml:space="preserve"> та захистити його.</w:t>
      </w:r>
    </w:p>
    <w:p w:rsidR="00FC0235" w:rsidRPr="00BE2D80" w:rsidRDefault="00FC0235" w:rsidP="00024BDD">
      <w:pPr>
        <w:pStyle w:val="PlainText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C0235" w:rsidRPr="00BE2D80" w:rsidRDefault="00FC0235" w:rsidP="00024BDD">
      <w:pPr>
        <w:rPr>
          <w:rFonts w:ascii="Times New Roman" w:hAnsi="Times New Roman"/>
          <w:sz w:val="24"/>
          <w:szCs w:val="24"/>
        </w:rPr>
      </w:pPr>
      <w:r w:rsidRPr="00BE2D80">
        <w:rPr>
          <w:rFonts w:ascii="Times New Roman" w:hAnsi="Times New Roman"/>
          <w:sz w:val="24"/>
          <w:szCs w:val="24"/>
        </w:rPr>
        <w:t>Базисна версія програми.</w:t>
      </w:r>
    </w:p>
    <w:p w:rsidR="00FC0235" w:rsidRPr="00BE2D80" w:rsidRDefault="00FC0235" w:rsidP="00024BDD">
      <w:pPr>
        <w:pStyle w:val="PlainText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b/>
          <w:sz w:val="24"/>
          <w:szCs w:val="24"/>
          <w:lang w:val="uk-UA"/>
        </w:rPr>
        <w:t>1 Loop</w:t>
      </w:r>
      <w:r w:rsidRPr="00BE2D80">
        <w:rPr>
          <w:rFonts w:ascii="Times New Roman" w:hAnsi="Times New Roman"/>
          <w:sz w:val="24"/>
          <w:szCs w:val="24"/>
          <w:lang w:val="uk-UA"/>
        </w:rPr>
        <w:t>:</w:t>
      </w:r>
    </w:p>
    <w:p w:rsidR="00FC0235" w:rsidRPr="00BE2D80" w:rsidRDefault="00FC0235" w:rsidP="00024BDD">
      <w:pPr>
        <w:pStyle w:val="PlainText"/>
        <w:rPr>
          <w:rFonts w:ascii="Times New Roman" w:hAnsi="Times New Roman"/>
          <w:sz w:val="24"/>
          <w:szCs w:val="24"/>
          <w:lang w:val="ru-RU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 xml:space="preserve">2 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lw</w:t>
      </w:r>
      <w:r w:rsidRPr="00BE2D80">
        <w:rPr>
          <w:rFonts w:ascii="Times New Roman" w:hAnsi="Times New Roman"/>
          <w:sz w:val="24"/>
          <w:szCs w:val="24"/>
          <w:lang w:val="uk-UA"/>
        </w:rPr>
        <w:tab/>
        <w:t>r2,0(r1)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i/>
          <w:color w:val="800000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 xml:space="preserve">3 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lw</w:t>
      </w:r>
      <w:r w:rsidRPr="00BE2D80">
        <w:rPr>
          <w:rFonts w:ascii="Times New Roman" w:hAnsi="Times New Roman"/>
          <w:sz w:val="24"/>
          <w:szCs w:val="24"/>
          <w:lang w:val="uk-UA"/>
        </w:rPr>
        <w:tab/>
        <w:t>r3,20(r1)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i/>
          <w:color w:val="800000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 xml:space="preserve">4 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add</w:t>
      </w:r>
      <w:r w:rsidRPr="00BE2D80">
        <w:rPr>
          <w:rFonts w:ascii="Times New Roman" w:hAnsi="Times New Roman"/>
          <w:sz w:val="24"/>
          <w:szCs w:val="24"/>
          <w:lang w:val="uk-UA"/>
        </w:rPr>
        <w:tab/>
        <w:t>r2,r2,r3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i/>
          <w:color w:val="800000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5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sw</w:t>
      </w:r>
      <w:r w:rsidRPr="00BE2D80">
        <w:rPr>
          <w:rFonts w:ascii="Times New Roman" w:hAnsi="Times New Roman"/>
          <w:sz w:val="24"/>
          <w:szCs w:val="24"/>
          <w:lang w:val="uk-UA"/>
        </w:rPr>
        <w:tab/>
        <w:t>40(r1),r2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6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addi</w:t>
      </w:r>
      <w:r w:rsidRPr="00BE2D80">
        <w:rPr>
          <w:rFonts w:ascii="Times New Roman" w:hAnsi="Times New Roman"/>
          <w:b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sz w:val="24"/>
          <w:szCs w:val="24"/>
          <w:lang w:val="uk-UA"/>
        </w:rPr>
        <w:t>r1,r1,#4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i/>
          <w:color w:val="800000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7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subi</w:t>
      </w:r>
      <w:r w:rsidRPr="00BE2D80">
        <w:rPr>
          <w:rFonts w:ascii="Times New Roman" w:hAnsi="Times New Roman"/>
          <w:b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sz w:val="24"/>
          <w:szCs w:val="24"/>
          <w:lang w:val="uk-UA"/>
        </w:rPr>
        <w:t>r4,r1,#16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rPr>
          <w:rFonts w:ascii="Times New Roman" w:hAnsi="Times New Roman"/>
          <w:i/>
          <w:color w:val="800000"/>
          <w:sz w:val="24"/>
          <w:szCs w:val="24"/>
          <w:lang w:val="en-US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8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bnez</w:t>
      </w:r>
      <w:r w:rsidRPr="00BE2D80">
        <w:rPr>
          <w:rFonts w:ascii="Times New Roman" w:hAnsi="Times New Roman"/>
          <w:b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sz w:val="24"/>
          <w:szCs w:val="24"/>
          <w:lang w:val="uk-UA"/>
        </w:rPr>
        <w:t>r4,Loop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024BDD">
      <w:pPr>
        <w:pStyle w:val="PlainText"/>
        <w:jc w:val="both"/>
        <w:rPr>
          <w:rFonts w:ascii="Times New Roman" w:hAnsi="Times New Roman"/>
          <w:sz w:val="24"/>
          <w:szCs w:val="24"/>
          <w:lang w:val="uk-UA"/>
        </w:rPr>
      </w:pPr>
      <w:r w:rsidRPr="00BE2D80">
        <w:rPr>
          <w:rFonts w:ascii="Times New Roman" w:hAnsi="Times New Roman"/>
          <w:sz w:val="24"/>
          <w:szCs w:val="24"/>
          <w:lang w:val="uk-UA"/>
        </w:rPr>
        <w:t>9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  <w:r w:rsidRPr="00BE2D80">
        <w:rPr>
          <w:rFonts w:ascii="Times New Roman" w:hAnsi="Times New Roman"/>
          <w:b/>
          <w:sz w:val="24"/>
          <w:szCs w:val="24"/>
          <w:lang w:val="uk-UA"/>
        </w:rPr>
        <w:t>trap</w:t>
      </w:r>
      <w:r w:rsidRPr="00BE2D80">
        <w:rPr>
          <w:rFonts w:ascii="Times New Roman" w:hAnsi="Times New Roman"/>
          <w:b/>
          <w:sz w:val="24"/>
          <w:szCs w:val="24"/>
          <w:lang w:val="uk-UA"/>
        </w:rPr>
        <w:tab/>
        <w:t>0</w:t>
      </w:r>
      <w:r w:rsidRPr="00BE2D80">
        <w:rPr>
          <w:rFonts w:ascii="Times New Roman" w:hAnsi="Times New Roman"/>
          <w:sz w:val="24"/>
          <w:szCs w:val="24"/>
          <w:lang w:val="uk-UA"/>
        </w:rPr>
        <w:tab/>
      </w:r>
    </w:p>
    <w:p w:rsidR="00FC0235" w:rsidRPr="00BE2D80" w:rsidRDefault="00FC0235" w:rsidP="007877F0">
      <w:pPr>
        <w:pStyle w:val="PlainText"/>
        <w:ind w:left="36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C0235" w:rsidRPr="00BE2D80" w:rsidRDefault="00FC0235" w:rsidP="00FA7695">
      <w:pPr>
        <w:spacing w:after="0" w:line="240" w:lineRule="auto"/>
        <w:ind w:left="2832" w:firstLine="708"/>
        <w:rPr>
          <w:rFonts w:ascii="Times New Roman" w:hAnsi="Times New Roman"/>
          <w:sz w:val="28"/>
          <w:szCs w:val="28"/>
        </w:rPr>
      </w:pPr>
    </w:p>
    <w:p w:rsidR="00FC0235" w:rsidRPr="00BE2D80" w:rsidRDefault="00FC0235">
      <w:pPr>
        <w:rPr>
          <w:rFonts w:ascii="Times New Roman" w:hAnsi="Times New Roman"/>
          <w:b/>
          <w:sz w:val="32"/>
          <w:szCs w:val="32"/>
        </w:rPr>
      </w:pPr>
      <w:r w:rsidRPr="00BE2D80">
        <w:rPr>
          <w:rFonts w:ascii="Times New Roman" w:hAnsi="Times New Roman"/>
          <w:b/>
          <w:sz w:val="32"/>
          <w:szCs w:val="32"/>
        </w:rPr>
        <w:br w:type="page"/>
      </w:r>
    </w:p>
    <w:p w:rsidR="00FC0235" w:rsidRPr="00BE2D80" w:rsidRDefault="00FC0235" w:rsidP="007877F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E2D80">
        <w:rPr>
          <w:rFonts w:ascii="Times New Roman" w:hAnsi="Times New Roman"/>
          <w:b/>
          <w:sz w:val="32"/>
          <w:szCs w:val="32"/>
        </w:rPr>
        <w:t xml:space="preserve">Виконання роботи </w:t>
      </w:r>
    </w:p>
    <w:p w:rsidR="00FC0235" w:rsidRPr="00BE2D80" w:rsidRDefault="00FC0235" w:rsidP="00EA6F7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BE2D80">
        <w:rPr>
          <w:rFonts w:ascii="Times New Roman" w:hAnsi="Times New Roman"/>
          <w:b/>
          <w:sz w:val="28"/>
          <w:szCs w:val="28"/>
        </w:rPr>
        <w:t>Завдання 1Б</w:t>
      </w:r>
    </w:p>
    <w:p w:rsidR="00FC0235" w:rsidRPr="00BE2D80" w:rsidRDefault="00FC0235" w:rsidP="00F17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 xml:space="preserve">1.  Для завантаження базисної версії програми спочатку збережемо її в текстовому файлі за допомогою редактора </w:t>
      </w:r>
      <w:r w:rsidRPr="00BE2D80">
        <w:rPr>
          <w:rFonts w:ascii="Times New Roman" w:hAnsi="Times New Roman"/>
          <w:sz w:val="28"/>
          <w:szCs w:val="28"/>
          <w:lang w:val="en-US"/>
        </w:rPr>
        <w:t>Notepad</w:t>
      </w:r>
      <w:r w:rsidRPr="00BE2D80">
        <w:rPr>
          <w:rFonts w:ascii="Times New Roman" w:hAnsi="Times New Roman"/>
          <w:sz w:val="28"/>
          <w:szCs w:val="28"/>
        </w:rPr>
        <w:t>, або іншого, з розширення *.</w:t>
      </w:r>
      <w:r w:rsidRPr="00BE2D80">
        <w:rPr>
          <w:rFonts w:ascii="Times New Roman" w:hAnsi="Times New Roman"/>
          <w:sz w:val="28"/>
          <w:szCs w:val="28"/>
          <w:lang w:val="en-US"/>
        </w:rPr>
        <w:t>S</w:t>
      </w:r>
      <w:r w:rsidRPr="00BE2D80">
        <w:rPr>
          <w:rFonts w:ascii="Times New Roman" w:hAnsi="Times New Roman"/>
          <w:sz w:val="28"/>
          <w:szCs w:val="28"/>
        </w:rPr>
        <w:t>. В іншому випадку у вікні фільтру програми потрібно буде вписати розширення.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ab/>
        <w:t>Для того щоб завантажити програму потрібно виконати наступні дії: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  <w:lang w:val="en-US"/>
        </w:rPr>
        <w:t>File -&gt; Load Code or Data</w:t>
      </w:r>
      <w:r w:rsidRPr="00BE2D80">
        <w:rPr>
          <w:rFonts w:ascii="Times New Roman" w:hAnsi="Times New Roman"/>
          <w:sz w:val="28"/>
          <w:szCs w:val="28"/>
        </w:rPr>
        <w:t xml:space="preserve">. У вікні що з’явилося вкажемо шлях до файлу, що містить базисну версію програми, а також до файлу </w:t>
      </w:r>
      <w:r w:rsidRPr="00BE2D80">
        <w:rPr>
          <w:rFonts w:ascii="Times New Roman" w:hAnsi="Times New Roman"/>
          <w:sz w:val="28"/>
          <w:szCs w:val="28"/>
          <w:lang w:val="en-US"/>
        </w:rPr>
        <w:t>input</w:t>
      </w:r>
      <w:r w:rsidRPr="00BE2D80">
        <w:rPr>
          <w:rFonts w:ascii="Times New Roman" w:hAnsi="Times New Roman"/>
          <w:sz w:val="28"/>
          <w:szCs w:val="28"/>
        </w:rPr>
        <w:t>.</w:t>
      </w:r>
      <w:r w:rsidRPr="00BE2D80">
        <w:rPr>
          <w:rFonts w:ascii="Times New Roman" w:hAnsi="Times New Roman"/>
          <w:sz w:val="28"/>
          <w:szCs w:val="28"/>
          <w:lang w:val="en-US"/>
        </w:rPr>
        <w:t>s</w:t>
      </w:r>
      <w:r w:rsidRPr="00BE2D80">
        <w:rPr>
          <w:rFonts w:ascii="Times New Roman" w:hAnsi="Times New Roman"/>
          <w:sz w:val="28"/>
          <w:szCs w:val="28"/>
        </w:rPr>
        <w:t xml:space="preserve">. Натискаємо </w:t>
      </w:r>
      <w:r w:rsidRPr="00BE2D80">
        <w:rPr>
          <w:rFonts w:ascii="Times New Roman" w:hAnsi="Times New Roman"/>
          <w:sz w:val="28"/>
          <w:szCs w:val="28"/>
          <w:lang w:val="en-US"/>
        </w:rPr>
        <w:t>Select</w:t>
      </w:r>
      <w:r w:rsidRPr="00BE2D80">
        <w:rPr>
          <w:rFonts w:ascii="Times New Roman" w:hAnsi="Times New Roman"/>
          <w:sz w:val="28"/>
          <w:szCs w:val="28"/>
        </w:rPr>
        <w:t xml:space="preserve"> для кожного файлу, а потім </w:t>
      </w:r>
      <w:r w:rsidRPr="00BE2D80">
        <w:rPr>
          <w:rFonts w:ascii="Times New Roman" w:hAnsi="Times New Roman"/>
          <w:sz w:val="28"/>
          <w:szCs w:val="28"/>
          <w:lang w:val="en-US"/>
        </w:rPr>
        <w:t>Load</w:t>
      </w:r>
      <w:r w:rsidRPr="00BE2D80">
        <w:rPr>
          <w:rFonts w:ascii="Times New Roman" w:hAnsi="Times New Roman"/>
          <w:sz w:val="28"/>
          <w:szCs w:val="28"/>
        </w:rPr>
        <w:t>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B54DB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1.bmp" style="width:276pt;height:252.75pt;visibility:visible">
            <v:imagedata r:id="rId5" o:title="" grayscale="t"/>
          </v:shape>
        </w:pic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ab/>
        <w:t xml:space="preserve">Є можливість запису даних в пам'ять. Для цього вибираємо </w:t>
      </w:r>
      <w:r w:rsidRPr="00BE2D80">
        <w:rPr>
          <w:rFonts w:ascii="Times New Roman" w:hAnsi="Times New Roman"/>
          <w:sz w:val="28"/>
          <w:szCs w:val="28"/>
          <w:lang w:val="en-US"/>
        </w:rPr>
        <w:t>Memory -&gt; Change memory</w:t>
      </w:r>
      <w:r w:rsidRPr="00BE2D80">
        <w:rPr>
          <w:rFonts w:ascii="Times New Roman" w:hAnsi="Times New Roman"/>
          <w:sz w:val="28"/>
          <w:szCs w:val="28"/>
        </w:rPr>
        <w:t xml:space="preserve">. У відповідному діалоговому вікні вводимо адресу та значення комірки пам’яті. Натискаємо </w:t>
      </w:r>
      <w:r w:rsidRPr="00BE2D80">
        <w:rPr>
          <w:rFonts w:ascii="Times New Roman" w:hAnsi="Times New Roman"/>
          <w:sz w:val="28"/>
          <w:szCs w:val="28"/>
          <w:lang w:val="en-US"/>
        </w:rPr>
        <w:t>Set</w:t>
      </w:r>
      <w:r w:rsidRPr="00BE2D80">
        <w:rPr>
          <w:rFonts w:ascii="Times New Roman" w:hAnsi="Times New Roman"/>
          <w:sz w:val="28"/>
          <w:szCs w:val="28"/>
        </w:rPr>
        <w:t>. Покажчик пам’яті автоматично перепригне на певну довжину байтів, в залежності від того, як інтерпретується пам'ять – побайтно чи послівно, що можна вказати у цьому ж вікні.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4DB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Рисунок 1" o:spid="_x0000_i1026" type="#_x0000_t75" alt="2.JPG" style="width:208.5pt;height:223.5pt;visibility:visible">
            <v:imagedata r:id="rId6" o:title="" grayscale="t"/>
          </v:shape>
        </w:pic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E2D80">
        <w:rPr>
          <w:rFonts w:ascii="Times New Roman" w:hAnsi="Times New Roman"/>
          <w:sz w:val="28"/>
          <w:szCs w:val="28"/>
        </w:rPr>
        <w:t xml:space="preserve">2. Для покрокового виконання програми потрібно натиснути </w:t>
      </w:r>
      <w:r w:rsidRPr="00BE2D80">
        <w:rPr>
          <w:rFonts w:ascii="Times New Roman" w:hAnsi="Times New Roman"/>
          <w:sz w:val="28"/>
          <w:szCs w:val="28"/>
          <w:lang w:val="en-US"/>
        </w:rPr>
        <w:t>F</w:t>
      </w:r>
      <w:r w:rsidRPr="00BE2D80">
        <w:rPr>
          <w:rFonts w:ascii="Times New Roman" w:hAnsi="Times New Roman"/>
          <w:sz w:val="28"/>
          <w:szCs w:val="28"/>
          <w:lang w:val="ru-RU"/>
        </w:rPr>
        <w:t>7</w:t>
      </w:r>
      <w:r w:rsidRPr="00BE2D80">
        <w:rPr>
          <w:rFonts w:ascii="Times New Roman" w:hAnsi="Times New Roman"/>
          <w:sz w:val="28"/>
          <w:szCs w:val="28"/>
        </w:rPr>
        <w:t xml:space="preserve">, або </w:t>
      </w:r>
      <w:r w:rsidRPr="00BE2D80">
        <w:rPr>
          <w:rFonts w:ascii="Times New Roman" w:hAnsi="Times New Roman"/>
          <w:sz w:val="28"/>
          <w:szCs w:val="28"/>
          <w:lang w:val="en-US"/>
        </w:rPr>
        <w:t>Execute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  <w:lang w:val="ru-RU"/>
        </w:rPr>
        <w:t xml:space="preserve">-&gt; </w:t>
      </w:r>
      <w:r w:rsidRPr="00BE2D80">
        <w:rPr>
          <w:rFonts w:ascii="Times New Roman" w:hAnsi="Times New Roman"/>
          <w:sz w:val="28"/>
          <w:szCs w:val="28"/>
          <w:lang w:val="en-US"/>
        </w:rPr>
        <w:t>Single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E2D80">
        <w:rPr>
          <w:rFonts w:ascii="Times New Roman" w:hAnsi="Times New Roman"/>
          <w:sz w:val="28"/>
          <w:szCs w:val="28"/>
          <w:lang w:val="en-US"/>
        </w:rPr>
        <w:t>Cycle</w:t>
      </w:r>
      <w:r w:rsidRPr="00BE2D80">
        <w:rPr>
          <w:rFonts w:ascii="Times New Roman" w:hAnsi="Times New Roman"/>
          <w:sz w:val="28"/>
          <w:szCs w:val="28"/>
        </w:rPr>
        <w:t>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ab/>
        <w:t xml:space="preserve">Для перевірки результатів програми </w:t>
      </w:r>
      <w:r w:rsidRPr="00BE2D80">
        <w:rPr>
          <w:rFonts w:ascii="Times New Roman" w:hAnsi="Times New Roman"/>
          <w:sz w:val="28"/>
          <w:szCs w:val="28"/>
          <w:lang w:val="en-US"/>
        </w:rPr>
        <w:t>Memory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-&gt; </w:t>
      </w:r>
      <w:r w:rsidRPr="00BE2D80">
        <w:rPr>
          <w:rFonts w:ascii="Times New Roman" w:hAnsi="Times New Roman"/>
          <w:sz w:val="28"/>
          <w:szCs w:val="28"/>
          <w:lang w:val="en-US"/>
        </w:rPr>
        <w:t>Change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E2D80">
        <w:rPr>
          <w:rFonts w:ascii="Times New Roman" w:hAnsi="Times New Roman"/>
          <w:sz w:val="28"/>
          <w:szCs w:val="28"/>
          <w:lang w:val="en-US"/>
        </w:rPr>
        <w:t>memory</w:t>
      </w:r>
      <w:r w:rsidRPr="00BE2D80">
        <w:rPr>
          <w:rFonts w:ascii="Times New Roman" w:hAnsi="Times New Roman"/>
          <w:sz w:val="28"/>
          <w:szCs w:val="28"/>
        </w:rPr>
        <w:t xml:space="preserve">. У відповідному діалоговому вікні вводимо адресу комірки пам’яті та натискаємо </w:t>
      </w:r>
      <w:r w:rsidRPr="00BE2D80">
        <w:rPr>
          <w:rFonts w:ascii="Times New Roman" w:hAnsi="Times New Roman"/>
          <w:sz w:val="28"/>
          <w:szCs w:val="28"/>
          <w:lang w:val="en-US"/>
        </w:rPr>
        <w:t>Display</w:t>
      </w:r>
      <w:r w:rsidRPr="00BE2D80">
        <w:rPr>
          <w:rFonts w:ascii="Times New Roman" w:hAnsi="Times New Roman"/>
          <w:sz w:val="28"/>
          <w:szCs w:val="28"/>
        </w:rPr>
        <w:t>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E2D80">
        <w:rPr>
          <w:rFonts w:ascii="Times New Roman" w:hAnsi="Times New Roman"/>
          <w:sz w:val="28"/>
          <w:szCs w:val="28"/>
        </w:rPr>
        <w:t xml:space="preserve">3.  У вікні </w:t>
      </w:r>
      <w:r w:rsidRPr="00BE2D80">
        <w:rPr>
          <w:rFonts w:ascii="Times New Roman" w:hAnsi="Times New Roman"/>
          <w:sz w:val="28"/>
          <w:szCs w:val="28"/>
          <w:lang w:val="en-US"/>
        </w:rPr>
        <w:t>Clock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E2D80">
        <w:rPr>
          <w:rFonts w:ascii="Times New Roman" w:hAnsi="Times New Roman"/>
          <w:sz w:val="28"/>
          <w:szCs w:val="28"/>
          <w:lang w:val="en-US"/>
        </w:rPr>
        <w:t>Cycle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E2D80">
        <w:rPr>
          <w:rFonts w:ascii="Times New Roman" w:hAnsi="Times New Roman"/>
          <w:sz w:val="28"/>
          <w:szCs w:val="28"/>
          <w:lang w:val="en-US"/>
        </w:rPr>
        <w:t>Diagram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E2D80">
        <w:rPr>
          <w:rFonts w:ascii="Times New Roman" w:hAnsi="Times New Roman"/>
          <w:sz w:val="28"/>
          <w:szCs w:val="28"/>
        </w:rPr>
        <w:t>можна переглянути роботу конвеєра на кожному етапі такту виконання програми а також ступені виконання кожної програми, а також переглянути затримки.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54DB">
        <w:rPr>
          <w:rFonts w:ascii="Times New Roman" w:hAnsi="Times New Roman"/>
          <w:noProof/>
          <w:lang w:val="ru-RU" w:eastAsia="ru-RU"/>
        </w:rPr>
        <w:pict>
          <v:shape id="Рисунок 8" o:spid="_x0000_i1027" type="#_x0000_t75" style="width:501pt;height:283.5pt;visibility:visible">
            <v:imagedata r:id="rId7" o:title="" croptop="11201f" cropbottom="11327f" cropleft="7305f" cropright="10755f"/>
          </v:shape>
        </w:pict>
      </w:r>
    </w:p>
    <w:p w:rsidR="00FC0235" w:rsidRPr="00BE2D80" w:rsidRDefault="00FC0235" w:rsidP="00197448">
      <w:pPr>
        <w:pStyle w:val="NormalIndent"/>
        <w:ind w:left="0" w:right="-193"/>
        <w:jc w:val="both"/>
        <w:rPr>
          <w:sz w:val="28"/>
          <w:szCs w:val="28"/>
        </w:rPr>
      </w:pPr>
      <w:r w:rsidRPr="00BE2D80">
        <w:rPr>
          <w:sz w:val="28"/>
          <w:szCs w:val="28"/>
        </w:rPr>
        <w:tab/>
      </w:r>
    </w:p>
    <w:p w:rsidR="00FC0235" w:rsidRPr="00BE2D80" w:rsidRDefault="00FC0235" w:rsidP="00197448">
      <w:pPr>
        <w:pStyle w:val="NormalIndent"/>
        <w:ind w:left="0" w:right="-193" w:firstLine="708"/>
        <w:jc w:val="both"/>
        <w:rPr>
          <w:color w:val="000000"/>
          <w:sz w:val="28"/>
          <w:szCs w:val="28"/>
          <w:lang w:val="uk-UA"/>
        </w:rPr>
      </w:pPr>
      <w:r w:rsidRPr="00BE2D80">
        <w:rPr>
          <w:sz w:val="28"/>
          <w:szCs w:val="28"/>
          <w:lang w:val="ru-RU"/>
        </w:rPr>
        <w:t xml:space="preserve">У вікні </w:t>
      </w:r>
      <w:r w:rsidRPr="00BE2D80">
        <w:rPr>
          <w:sz w:val="28"/>
          <w:szCs w:val="28"/>
          <w:lang w:val="en-US"/>
        </w:rPr>
        <w:t>Statistics</w:t>
      </w:r>
      <w:r w:rsidRPr="00BE2D80">
        <w:rPr>
          <w:sz w:val="28"/>
          <w:szCs w:val="28"/>
          <w:lang w:val="ru-RU"/>
        </w:rPr>
        <w:t xml:space="preserve"> </w:t>
      </w:r>
      <w:r w:rsidRPr="00BE2D80">
        <w:rPr>
          <w:color w:val="000000"/>
          <w:sz w:val="28"/>
          <w:szCs w:val="28"/>
          <w:lang w:val="uk-UA"/>
        </w:rPr>
        <w:t>надано інформацію про найбільш важливі аспекти програми. Вказано кількість виконаних циклів симуляції (</w:t>
      </w:r>
      <w:r w:rsidRPr="00BE2D80">
        <w:rPr>
          <w:color w:val="000000"/>
          <w:sz w:val="28"/>
          <w:szCs w:val="28"/>
          <w:lang w:val="en-US"/>
        </w:rPr>
        <w:t>Cycles</w:t>
      </w:r>
      <w:r w:rsidRPr="00BE2D80">
        <w:rPr>
          <w:color w:val="000000"/>
          <w:sz w:val="28"/>
          <w:szCs w:val="28"/>
          <w:lang w:val="uk-UA"/>
        </w:rPr>
        <w:t>), конфігурацію апаратної частини, пригальмування (stalls) та причини їхнього виникнення, питомі ваги умовних переходів, інструкцій завантаження і  збереження, інструкцій з операціями рухомої коми та інструкцій-пасток (traps). Стандартно, усі характеристики надано у відсотках.</w:t>
      </w:r>
    </w:p>
    <w:p w:rsidR="00FC0235" w:rsidRPr="00BE2D80" w:rsidRDefault="00FC0235" w:rsidP="00197448">
      <w:pPr>
        <w:pStyle w:val="NormalIndent"/>
        <w:ind w:left="0" w:right="-193"/>
        <w:jc w:val="both"/>
        <w:rPr>
          <w:color w:val="000000"/>
          <w:sz w:val="28"/>
          <w:szCs w:val="28"/>
          <w:lang w:val="uk-UA"/>
        </w:rPr>
      </w:pPr>
      <w:r w:rsidRPr="00DB54DB">
        <w:rPr>
          <w:noProof/>
          <w:lang w:val="ru-RU" w:eastAsia="ru-RU"/>
        </w:rPr>
        <w:pict>
          <v:shape id="Рисунок 9" o:spid="_x0000_i1028" type="#_x0000_t75" style="width:191.25pt;height:337.5pt;visibility:visible">
            <v:imagedata r:id="rId8" o:title="" croptop="9574f" cropbottom="12627f" cropleft="7305f" cropright="41899f"/>
          </v:shape>
        </w:pict>
      </w:r>
    </w:p>
    <w:p w:rsidR="00FC0235" w:rsidRPr="00BE2D80" w:rsidRDefault="00FC0235" w:rsidP="00197448">
      <w:pPr>
        <w:pStyle w:val="NormalIndent"/>
        <w:ind w:left="0" w:right="-193"/>
        <w:jc w:val="both"/>
        <w:rPr>
          <w:color w:val="000000"/>
          <w:sz w:val="28"/>
          <w:szCs w:val="28"/>
          <w:lang w:val="uk-UA"/>
        </w:rPr>
      </w:pPr>
    </w:p>
    <w:p w:rsidR="00FC0235" w:rsidRPr="00BE2D80" w:rsidRDefault="00FC0235" w:rsidP="00197448">
      <w:pPr>
        <w:pStyle w:val="NormalIndent"/>
        <w:ind w:left="0" w:right="-193"/>
        <w:jc w:val="both"/>
        <w:rPr>
          <w:b/>
          <w:sz w:val="28"/>
          <w:szCs w:val="28"/>
          <w:lang w:val="uk-UA"/>
        </w:rPr>
      </w:pPr>
      <w:r w:rsidRPr="00BE2D80">
        <w:rPr>
          <w:b/>
          <w:sz w:val="28"/>
          <w:szCs w:val="28"/>
          <w:lang w:val="uk-UA"/>
        </w:rPr>
        <w:t>Завдання 1Е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1.  Оптимізуємо програму наступним чином :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E2D80">
        <w:rPr>
          <w:rFonts w:ascii="Times New Roman" w:hAnsi="Times New Roman"/>
          <w:sz w:val="28"/>
          <w:szCs w:val="28"/>
        </w:rPr>
        <w:t>Подивившись на вихідний код програми та на затримки в конвеєрі із завдання 1Б можна програму модифікувати наступним чином :</w: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Loop: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lw</w:t>
      </w:r>
      <w:r w:rsidRPr="00BE2D80">
        <w:rPr>
          <w:rFonts w:ascii="Times New Roman" w:hAnsi="Times New Roman"/>
          <w:sz w:val="28"/>
          <w:szCs w:val="28"/>
        </w:rPr>
        <w:tab/>
        <w:t>r2,0(r1)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lw</w:t>
      </w:r>
      <w:r w:rsidRPr="00BE2D80">
        <w:rPr>
          <w:rFonts w:ascii="Times New Roman" w:hAnsi="Times New Roman"/>
          <w:sz w:val="28"/>
          <w:szCs w:val="28"/>
        </w:rPr>
        <w:tab/>
        <w:t>r3,20(r1)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add</w:t>
      </w:r>
      <w:r w:rsidRPr="00BE2D80">
        <w:rPr>
          <w:rFonts w:ascii="Times New Roman" w:hAnsi="Times New Roman"/>
          <w:sz w:val="28"/>
          <w:szCs w:val="28"/>
        </w:rPr>
        <w:tab/>
        <w:t>r2,r2,r3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sw</w:t>
      </w:r>
      <w:r w:rsidRPr="00BE2D80">
        <w:rPr>
          <w:rFonts w:ascii="Times New Roman" w:hAnsi="Times New Roman"/>
          <w:sz w:val="28"/>
          <w:szCs w:val="28"/>
        </w:rPr>
        <w:tab/>
        <w:t>40(r1),r2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addi</w:t>
      </w:r>
      <w:r w:rsidRPr="00BE2D80">
        <w:rPr>
          <w:rFonts w:ascii="Times New Roman" w:hAnsi="Times New Roman"/>
          <w:sz w:val="28"/>
          <w:szCs w:val="28"/>
        </w:rPr>
        <w:tab/>
        <w:t>r1,r1,#4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subi</w:t>
      </w:r>
      <w:r w:rsidRPr="00BE2D80">
        <w:rPr>
          <w:rFonts w:ascii="Times New Roman" w:hAnsi="Times New Roman"/>
          <w:sz w:val="28"/>
          <w:szCs w:val="28"/>
        </w:rPr>
        <w:tab/>
        <w:t>r4,r1,#16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nop</w:t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bnez</w:t>
      </w:r>
      <w:r w:rsidRPr="00BE2D80">
        <w:rPr>
          <w:rFonts w:ascii="Times New Roman" w:hAnsi="Times New Roman"/>
          <w:sz w:val="28"/>
          <w:szCs w:val="28"/>
        </w:rPr>
        <w:tab/>
        <w:t>r4,Loop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E539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E2D80">
        <w:rPr>
          <w:rFonts w:ascii="Times New Roman" w:hAnsi="Times New Roman"/>
          <w:sz w:val="28"/>
          <w:szCs w:val="28"/>
        </w:rPr>
        <w:t>trap</w:t>
      </w:r>
      <w:r w:rsidRPr="00BE2D80">
        <w:rPr>
          <w:rFonts w:ascii="Times New Roman" w:hAnsi="Times New Roman"/>
          <w:sz w:val="28"/>
          <w:szCs w:val="28"/>
        </w:rPr>
        <w:tab/>
        <w:t>0</w:t>
      </w:r>
      <w:r w:rsidRPr="00BE2D80">
        <w:rPr>
          <w:rFonts w:ascii="Times New Roman" w:hAnsi="Times New Roman"/>
          <w:sz w:val="28"/>
          <w:szCs w:val="28"/>
        </w:rPr>
        <w:tab/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>В результаті переробки програми отримаємо наступні результати.</w:t>
      </w:r>
    </w:p>
    <w:p w:rsidR="00FC0235" w:rsidRPr="00BE2D80" w:rsidRDefault="00FC0235" w:rsidP="00E539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54DB">
        <w:rPr>
          <w:rFonts w:ascii="Times New Roman" w:hAnsi="Times New Roman"/>
          <w:noProof/>
          <w:lang w:val="ru-RU" w:eastAsia="ru-RU"/>
        </w:rPr>
        <w:pict>
          <v:shape id="_x0000_i1029" type="#_x0000_t75" style="width:489.75pt;height:258.75pt;visibility:visible">
            <v:imagedata r:id="rId9" o:title="" croptop="11425f" cropbottom="13779f" cropleft="7458f" cropright="11001f"/>
          </v:shape>
        </w:pic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B54DB">
        <w:rPr>
          <w:rFonts w:ascii="Times New Roman" w:hAnsi="Times New Roman"/>
          <w:noProof/>
          <w:lang w:val="ru-RU" w:eastAsia="ru-RU"/>
        </w:rPr>
        <w:pict>
          <v:shape id="Рисунок 7" o:spid="_x0000_i1030" type="#_x0000_t75" style="width:211.5pt;height:5in;visibility:visible">
            <v:imagedata r:id="rId10" o:title="" croptop="9251f" cropbottom="12627f" cropleft="7100f" cropright="41899f"/>
          </v:shape>
        </w:pict>
      </w:r>
    </w:p>
    <w:p w:rsidR="00FC0235" w:rsidRPr="00BE2D80" w:rsidRDefault="00FC0235" w:rsidP="001974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C0235" w:rsidRPr="00BE2D80" w:rsidRDefault="00FC0235" w:rsidP="00F17BF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E2D80">
        <w:rPr>
          <w:rFonts w:ascii="Times New Roman" w:hAnsi="Times New Roman"/>
          <w:sz w:val="28"/>
          <w:szCs w:val="28"/>
        </w:rPr>
        <w:t xml:space="preserve">Ці результати можна пояснити наступним чином. В оригіналі прогарами рядок 7 можна замінити на рядок 7 в переробленій версії програми, а після команд завантаження додати команду  subi r4,r1,#12, тому після неї можна виконати додавання. А оскільки в 7 рядку змінюється значення </w:t>
      </w:r>
      <w:r w:rsidRPr="00BE2D80">
        <w:rPr>
          <w:rFonts w:ascii="Times New Roman" w:hAnsi="Times New Roman"/>
          <w:sz w:val="28"/>
          <w:szCs w:val="28"/>
          <w:lang w:val="en-US"/>
        </w:rPr>
        <w:t>r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1 </w:t>
      </w:r>
      <w:r w:rsidRPr="00BE2D80">
        <w:rPr>
          <w:rFonts w:ascii="Times New Roman" w:hAnsi="Times New Roman"/>
          <w:sz w:val="28"/>
          <w:szCs w:val="28"/>
        </w:rPr>
        <w:t xml:space="preserve">а не </w:t>
      </w:r>
      <w:r w:rsidRPr="00BE2D80">
        <w:rPr>
          <w:rFonts w:ascii="Times New Roman" w:hAnsi="Times New Roman"/>
          <w:sz w:val="28"/>
          <w:szCs w:val="28"/>
          <w:lang w:val="en-US"/>
        </w:rPr>
        <w:t>r</w:t>
      </w:r>
      <w:r w:rsidRPr="00BE2D80">
        <w:rPr>
          <w:rFonts w:ascii="Times New Roman" w:hAnsi="Times New Roman"/>
          <w:sz w:val="28"/>
          <w:szCs w:val="28"/>
          <w:lang w:val="ru-RU"/>
        </w:rPr>
        <w:t>4, то команда умовного переходу може</w:t>
      </w:r>
      <w:r w:rsidRPr="00BE2D80">
        <w:rPr>
          <w:rFonts w:ascii="Times New Roman" w:hAnsi="Times New Roman"/>
          <w:sz w:val="28"/>
          <w:szCs w:val="28"/>
        </w:rPr>
        <w:t xml:space="preserve"> виконатись</w:t>
      </w:r>
      <w:r w:rsidRPr="00BE2D80">
        <w:rPr>
          <w:rFonts w:ascii="Times New Roman" w:hAnsi="Times New Roman"/>
          <w:sz w:val="28"/>
          <w:szCs w:val="28"/>
          <w:lang w:val="ru-RU"/>
        </w:rPr>
        <w:t xml:space="preserve"> без затримок. Завдяки цьому досягається робота конвеєра без затримок.</w:t>
      </w:r>
    </w:p>
    <w:p w:rsidR="00FC0235" w:rsidRPr="00BE2D80" w:rsidRDefault="00FC0235" w:rsidP="00907513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BE2D80">
        <w:rPr>
          <w:rFonts w:ascii="Times New Roman" w:hAnsi="Times New Roman"/>
          <w:b/>
          <w:sz w:val="24"/>
          <w:szCs w:val="24"/>
          <w:lang w:val="ru-RU"/>
        </w:rPr>
        <w:t>Отриман</w:t>
      </w:r>
      <w:r w:rsidRPr="00BE2D80">
        <w:rPr>
          <w:rFonts w:ascii="Times New Roman" w:hAnsi="Times New Roman"/>
          <w:b/>
          <w:sz w:val="24"/>
          <w:szCs w:val="24"/>
        </w:rPr>
        <w:t>і</w:t>
      </w:r>
      <w:r w:rsidRPr="00BE2D80">
        <w:rPr>
          <w:rFonts w:ascii="Times New Roman" w:hAnsi="Times New Roman"/>
          <w:b/>
          <w:sz w:val="24"/>
          <w:szCs w:val="24"/>
          <w:lang w:val="ru-RU"/>
        </w:rPr>
        <w:t xml:space="preserve"> результати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3827"/>
      </w:tblGrid>
      <w:tr w:rsidR="00FC0235" w:rsidRPr="00DB54DB" w:rsidTr="00DB54DB">
        <w:tc>
          <w:tcPr>
            <w:tcW w:w="3794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ru-RU"/>
              </w:rPr>
              <w:t>Початкова програма</w:t>
            </w:r>
          </w:p>
        </w:tc>
        <w:tc>
          <w:tcPr>
            <w:tcW w:w="3827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ru-RU"/>
              </w:rPr>
              <w:t>Оптимізована програма</w:t>
            </w:r>
          </w:p>
        </w:tc>
      </w:tr>
      <w:tr w:rsidR="00FC0235" w:rsidRPr="00DB54DB" w:rsidTr="00DB54DB">
        <w:tc>
          <w:tcPr>
            <w:tcW w:w="3794" w:type="dxa"/>
          </w:tcPr>
          <w:p w:rsidR="00FC0235" w:rsidRPr="00DB54DB" w:rsidRDefault="00FC0235" w:rsidP="00DB54DB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ru-RU"/>
              </w:rPr>
              <w:t>Циклів програми    44</w:t>
            </w:r>
          </w:p>
        </w:tc>
        <w:tc>
          <w:tcPr>
            <w:tcW w:w="3827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ru-RU"/>
              </w:rPr>
              <w:t>Циклів програми   36</w:t>
            </w:r>
          </w:p>
        </w:tc>
      </w:tr>
      <w:tr w:rsidR="00FC0235" w:rsidRPr="00DB54DB" w:rsidTr="00DB54DB">
        <w:tc>
          <w:tcPr>
            <w:tcW w:w="3794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en-US"/>
              </w:rPr>
              <w:t>LD Stalls                     4</w:t>
            </w:r>
          </w:p>
        </w:tc>
        <w:tc>
          <w:tcPr>
            <w:tcW w:w="3827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en-US"/>
              </w:rPr>
              <w:t>LD Stalls                    0</w:t>
            </w:r>
          </w:p>
        </w:tc>
      </w:tr>
      <w:tr w:rsidR="00FC0235" w:rsidRPr="00DB54DB" w:rsidTr="00DB54DB">
        <w:tc>
          <w:tcPr>
            <w:tcW w:w="3794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en-US"/>
              </w:rPr>
              <w:t>JUMP Stalls               4</w:t>
            </w:r>
          </w:p>
        </w:tc>
        <w:tc>
          <w:tcPr>
            <w:tcW w:w="3827" w:type="dxa"/>
          </w:tcPr>
          <w:p w:rsidR="00FC0235" w:rsidRPr="00DB54DB" w:rsidRDefault="00FC0235" w:rsidP="00DB5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54DB">
              <w:rPr>
                <w:rFonts w:ascii="Times New Roman" w:hAnsi="Times New Roman"/>
                <w:sz w:val="24"/>
                <w:szCs w:val="24"/>
                <w:lang w:val="en-US"/>
              </w:rPr>
              <w:t>JUMP Stalls              0</w:t>
            </w:r>
          </w:p>
        </w:tc>
      </w:tr>
    </w:tbl>
    <w:p w:rsidR="00FC0235" w:rsidRPr="00BE2D80" w:rsidRDefault="00FC0235" w:rsidP="0090751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C0235" w:rsidRPr="00BE2D80" w:rsidRDefault="00FC0235" w:rsidP="00DE766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BE2D80">
        <w:rPr>
          <w:rFonts w:ascii="Times New Roman" w:hAnsi="Times New Roman"/>
          <w:b/>
          <w:sz w:val="28"/>
          <w:szCs w:val="28"/>
        </w:rPr>
        <w:t>Висновки</w:t>
      </w:r>
    </w:p>
    <w:p w:rsidR="00FC0235" w:rsidRPr="00BE2D80" w:rsidRDefault="00FC0235" w:rsidP="006B57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2D80">
        <w:rPr>
          <w:rFonts w:ascii="Times New Roman" w:hAnsi="Times New Roman"/>
          <w:sz w:val="28"/>
          <w:szCs w:val="28"/>
        </w:rPr>
        <w:t xml:space="preserve">Існування притаманних програмі залежностей даних спричинило виникнення залежності RAW, яку автоматично визначила та в спосіб затримки на один цикл знищила апаратна частина машини. При цьому втрата швидкодії склала </w:t>
      </w:r>
      <w:r w:rsidRPr="00BE2D80">
        <w:rPr>
          <w:rFonts w:ascii="Times New Roman" w:hAnsi="Times New Roman"/>
          <w:color w:val="800000"/>
          <w:sz w:val="28"/>
          <w:szCs w:val="28"/>
        </w:rPr>
        <w:t xml:space="preserve">1 – 9/8 = - 12.5 %. </w:t>
      </w:r>
      <w:r w:rsidRPr="00BE2D80">
        <w:rPr>
          <w:rFonts w:ascii="Times New Roman" w:hAnsi="Times New Roman"/>
          <w:sz w:val="28"/>
          <w:szCs w:val="28"/>
        </w:rPr>
        <w:t>Оптимізація була досягнена завдяки встановлені затримок.</w:t>
      </w: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p w:rsidR="00FC0235" w:rsidRPr="00BE2D80" w:rsidRDefault="00FC0235" w:rsidP="00FA7695">
      <w:pPr>
        <w:spacing w:after="0" w:line="240" w:lineRule="auto"/>
        <w:rPr>
          <w:rFonts w:ascii="Times New Roman" w:hAnsi="Times New Roman"/>
        </w:rPr>
      </w:pPr>
    </w:p>
    <w:sectPr w:rsidR="00FC0235" w:rsidRPr="00BE2D80" w:rsidSect="00E5391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ACF"/>
    <w:multiLevelType w:val="hybridMultilevel"/>
    <w:tmpl w:val="728833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4277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2C87767"/>
    <w:multiLevelType w:val="hybridMultilevel"/>
    <w:tmpl w:val="B402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4C65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05A2C6E"/>
    <w:multiLevelType w:val="hybridMultilevel"/>
    <w:tmpl w:val="4AD434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33031A"/>
    <w:multiLevelType w:val="hybridMultilevel"/>
    <w:tmpl w:val="3698E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A5E342B"/>
    <w:multiLevelType w:val="hybridMultilevel"/>
    <w:tmpl w:val="4EF6AC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7695"/>
    <w:rsid w:val="000001EB"/>
    <w:rsid w:val="00016BC5"/>
    <w:rsid w:val="00024BDD"/>
    <w:rsid w:val="00027907"/>
    <w:rsid w:val="000307EA"/>
    <w:rsid w:val="00035DCF"/>
    <w:rsid w:val="000514E1"/>
    <w:rsid w:val="00053CE5"/>
    <w:rsid w:val="00053F58"/>
    <w:rsid w:val="00057099"/>
    <w:rsid w:val="00060DF5"/>
    <w:rsid w:val="000637F1"/>
    <w:rsid w:val="000711AA"/>
    <w:rsid w:val="00084DF0"/>
    <w:rsid w:val="00097C6C"/>
    <w:rsid w:val="000A0F41"/>
    <w:rsid w:val="000B209E"/>
    <w:rsid w:val="000E3CAD"/>
    <w:rsid w:val="001034F1"/>
    <w:rsid w:val="00136B69"/>
    <w:rsid w:val="001407D0"/>
    <w:rsid w:val="001425E4"/>
    <w:rsid w:val="00144A97"/>
    <w:rsid w:val="00172686"/>
    <w:rsid w:val="00181987"/>
    <w:rsid w:val="00181F7C"/>
    <w:rsid w:val="00184D2A"/>
    <w:rsid w:val="00197448"/>
    <w:rsid w:val="001D2E0B"/>
    <w:rsid w:val="001E0F1D"/>
    <w:rsid w:val="001E6444"/>
    <w:rsid w:val="00207A28"/>
    <w:rsid w:val="00216B00"/>
    <w:rsid w:val="002310F0"/>
    <w:rsid w:val="0024150B"/>
    <w:rsid w:val="0024260C"/>
    <w:rsid w:val="00251CA2"/>
    <w:rsid w:val="00257B69"/>
    <w:rsid w:val="002B1108"/>
    <w:rsid w:val="002C46B1"/>
    <w:rsid w:val="002F143F"/>
    <w:rsid w:val="002F41BF"/>
    <w:rsid w:val="00303D82"/>
    <w:rsid w:val="00307C8C"/>
    <w:rsid w:val="003459C5"/>
    <w:rsid w:val="003551C9"/>
    <w:rsid w:val="00357413"/>
    <w:rsid w:val="00366069"/>
    <w:rsid w:val="003822E1"/>
    <w:rsid w:val="003B416B"/>
    <w:rsid w:val="003C41D4"/>
    <w:rsid w:val="003D2520"/>
    <w:rsid w:val="003D5E93"/>
    <w:rsid w:val="003D6F13"/>
    <w:rsid w:val="00411BA4"/>
    <w:rsid w:val="00414560"/>
    <w:rsid w:val="0042281C"/>
    <w:rsid w:val="00427A1E"/>
    <w:rsid w:val="004911B9"/>
    <w:rsid w:val="004C06D4"/>
    <w:rsid w:val="004E77F8"/>
    <w:rsid w:val="004F4879"/>
    <w:rsid w:val="00501B28"/>
    <w:rsid w:val="00526A1E"/>
    <w:rsid w:val="0052754E"/>
    <w:rsid w:val="00540FCA"/>
    <w:rsid w:val="00546439"/>
    <w:rsid w:val="0054795A"/>
    <w:rsid w:val="00556231"/>
    <w:rsid w:val="005608E7"/>
    <w:rsid w:val="00561496"/>
    <w:rsid w:val="00563052"/>
    <w:rsid w:val="00581E7B"/>
    <w:rsid w:val="00583449"/>
    <w:rsid w:val="005B04EC"/>
    <w:rsid w:val="005C104E"/>
    <w:rsid w:val="005D05BC"/>
    <w:rsid w:val="005E1ADE"/>
    <w:rsid w:val="00603CDB"/>
    <w:rsid w:val="00610F77"/>
    <w:rsid w:val="006219D9"/>
    <w:rsid w:val="00640C1F"/>
    <w:rsid w:val="006724F2"/>
    <w:rsid w:val="00672A98"/>
    <w:rsid w:val="006738E2"/>
    <w:rsid w:val="0067516E"/>
    <w:rsid w:val="00680167"/>
    <w:rsid w:val="0068233F"/>
    <w:rsid w:val="006A1E44"/>
    <w:rsid w:val="006A7D9C"/>
    <w:rsid w:val="006B57DD"/>
    <w:rsid w:val="006C144B"/>
    <w:rsid w:val="006C6C4B"/>
    <w:rsid w:val="006D6909"/>
    <w:rsid w:val="006E57B0"/>
    <w:rsid w:val="006E6568"/>
    <w:rsid w:val="006F1F9E"/>
    <w:rsid w:val="0070337A"/>
    <w:rsid w:val="0071050C"/>
    <w:rsid w:val="007235EF"/>
    <w:rsid w:val="00726F1F"/>
    <w:rsid w:val="00730B38"/>
    <w:rsid w:val="00737B35"/>
    <w:rsid w:val="00750D3D"/>
    <w:rsid w:val="00757286"/>
    <w:rsid w:val="007629E4"/>
    <w:rsid w:val="00774076"/>
    <w:rsid w:val="007877F0"/>
    <w:rsid w:val="007B3C3B"/>
    <w:rsid w:val="007B5ED5"/>
    <w:rsid w:val="007C4F92"/>
    <w:rsid w:val="007C5AE3"/>
    <w:rsid w:val="007C6C8B"/>
    <w:rsid w:val="007D4C8E"/>
    <w:rsid w:val="007E266D"/>
    <w:rsid w:val="007E26AB"/>
    <w:rsid w:val="00817A16"/>
    <w:rsid w:val="00823165"/>
    <w:rsid w:val="00825532"/>
    <w:rsid w:val="00845911"/>
    <w:rsid w:val="00846603"/>
    <w:rsid w:val="00853A66"/>
    <w:rsid w:val="008555BE"/>
    <w:rsid w:val="00860AD9"/>
    <w:rsid w:val="008664DB"/>
    <w:rsid w:val="00880212"/>
    <w:rsid w:val="008A3E98"/>
    <w:rsid w:val="008B25FE"/>
    <w:rsid w:val="008E1AC2"/>
    <w:rsid w:val="008F1809"/>
    <w:rsid w:val="008F5F37"/>
    <w:rsid w:val="008F75D3"/>
    <w:rsid w:val="00907513"/>
    <w:rsid w:val="00920654"/>
    <w:rsid w:val="00920AE3"/>
    <w:rsid w:val="00953652"/>
    <w:rsid w:val="009573D8"/>
    <w:rsid w:val="00981E02"/>
    <w:rsid w:val="009A18A0"/>
    <w:rsid w:val="009B1FDC"/>
    <w:rsid w:val="009C6FD4"/>
    <w:rsid w:val="009E172A"/>
    <w:rsid w:val="00A00765"/>
    <w:rsid w:val="00A0642E"/>
    <w:rsid w:val="00A1034C"/>
    <w:rsid w:val="00A15055"/>
    <w:rsid w:val="00A22F33"/>
    <w:rsid w:val="00A27D28"/>
    <w:rsid w:val="00A31B8F"/>
    <w:rsid w:val="00A72D03"/>
    <w:rsid w:val="00A822CC"/>
    <w:rsid w:val="00A84070"/>
    <w:rsid w:val="00A936FB"/>
    <w:rsid w:val="00AA3075"/>
    <w:rsid w:val="00AB7031"/>
    <w:rsid w:val="00AE75F8"/>
    <w:rsid w:val="00B04E00"/>
    <w:rsid w:val="00B45F73"/>
    <w:rsid w:val="00B46454"/>
    <w:rsid w:val="00B51594"/>
    <w:rsid w:val="00B61617"/>
    <w:rsid w:val="00B72CF0"/>
    <w:rsid w:val="00B86E30"/>
    <w:rsid w:val="00BA759E"/>
    <w:rsid w:val="00BE2D80"/>
    <w:rsid w:val="00BE35BB"/>
    <w:rsid w:val="00C04FB5"/>
    <w:rsid w:val="00C13864"/>
    <w:rsid w:val="00C31377"/>
    <w:rsid w:val="00C33970"/>
    <w:rsid w:val="00C47212"/>
    <w:rsid w:val="00C504A2"/>
    <w:rsid w:val="00C50E04"/>
    <w:rsid w:val="00C702DA"/>
    <w:rsid w:val="00C763C2"/>
    <w:rsid w:val="00C8558B"/>
    <w:rsid w:val="00CA07E7"/>
    <w:rsid w:val="00CB1379"/>
    <w:rsid w:val="00CB3B0E"/>
    <w:rsid w:val="00CC41E3"/>
    <w:rsid w:val="00CD12C4"/>
    <w:rsid w:val="00CD72AF"/>
    <w:rsid w:val="00CF49B4"/>
    <w:rsid w:val="00CF61E6"/>
    <w:rsid w:val="00D0044E"/>
    <w:rsid w:val="00D03279"/>
    <w:rsid w:val="00D111E1"/>
    <w:rsid w:val="00D144A2"/>
    <w:rsid w:val="00D21814"/>
    <w:rsid w:val="00D326C6"/>
    <w:rsid w:val="00D32A7F"/>
    <w:rsid w:val="00D739DF"/>
    <w:rsid w:val="00D7689F"/>
    <w:rsid w:val="00D8095D"/>
    <w:rsid w:val="00D945C1"/>
    <w:rsid w:val="00D94EC4"/>
    <w:rsid w:val="00D9630B"/>
    <w:rsid w:val="00DB54DB"/>
    <w:rsid w:val="00DD78D8"/>
    <w:rsid w:val="00DE7668"/>
    <w:rsid w:val="00E3354A"/>
    <w:rsid w:val="00E35892"/>
    <w:rsid w:val="00E43EE2"/>
    <w:rsid w:val="00E53910"/>
    <w:rsid w:val="00E56FF1"/>
    <w:rsid w:val="00E62B8E"/>
    <w:rsid w:val="00E72ED8"/>
    <w:rsid w:val="00E757E0"/>
    <w:rsid w:val="00E77746"/>
    <w:rsid w:val="00E946E1"/>
    <w:rsid w:val="00E9720D"/>
    <w:rsid w:val="00EA6F73"/>
    <w:rsid w:val="00EB4A51"/>
    <w:rsid w:val="00EC053B"/>
    <w:rsid w:val="00EC7FFB"/>
    <w:rsid w:val="00ED063C"/>
    <w:rsid w:val="00ED0E46"/>
    <w:rsid w:val="00EF0B95"/>
    <w:rsid w:val="00EF3BFB"/>
    <w:rsid w:val="00EF72FC"/>
    <w:rsid w:val="00F06BB2"/>
    <w:rsid w:val="00F17BF8"/>
    <w:rsid w:val="00F3058F"/>
    <w:rsid w:val="00F52C11"/>
    <w:rsid w:val="00F55FCB"/>
    <w:rsid w:val="00F57C8F"/>
    <w:rsid w:val="00F57E07"/>
    <w:rsid w:val="00F62E00"/>
    <w:rsid w:val="00F64D0C"/>
    <w:rsid w:val="00FA2C52"/>
    <w:rsid w:val="00FA7695"/>
    <w:rsid w:val="00FB5808"/>
    <w:rsid w:val="00FB5DEA"/>
    <w:rsid w:val="00FC0235"/>
    <w:rsid w:val="00FD3B80"/>
    <w:rsid w:val="00FE1717"/>
    <w:rsid w:val="00FF1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D2A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9A18A0"/>
    <w:pPr>
      <w:spacing w:after="0" w:line="240" w:lineRule="auto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A18A0"/>
    <w:rPr>
      <w:rFonts w:ascii="Courier New" w:hAnsi="Courier New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99"/>
    <w:qFormat/>
    <w:rsid w:val="00024BDD"/>
    <w:pPr>
      <w:ind w:left="720"/>
      <w:contextualSpacing/>
    </w:pPr>
  </w:style>
  <w:style w:type="paragraph" w:styleId="NormalIndent">
    <w:name w:val="Normal Indent"/>
    <w:basedOn w:val="Normal"/>
    <w:uiPriority w:val="99"/>
    <w:rsid w:val="00BE35BB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F62E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2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E00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7</Pages>
  <Words>708</Words>
  <Characters>4036</Characters>
  <Application>Microsoft Office Outlook</Application>
  <DocSecurity>0</DocSecurity>
  <Lines>0</Lines>
  <Paragraphs>0</Paragraphs>
  <ScaleCrop>false</ScaleCrop>
  <Company>SySoft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Prafesor</dc:creator>
  <cp:keywords/>
  <dc:description/>
  <cp:lastModifiedBy>WIN7XP</cp:lastModifiedBy>
  <cp:revision>36</cp:revision>
  <dcterms:created xsi:type="dcterms:W3CDTF">2010-04-22T14:38:00Z</dcterms:created>
  <dcterms:modified xsi:type="dcterms:W3CDTF">2012-05-16T14:27:00Z</dcterms:modified>
</cp:coreProperties>
</file>