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МІНІСТЕРСТВО ОСВІТИ ТА НАУКИ, МОЛОДІ ТА СПОРТУ УКРАЇНИ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ДЕРЖАВНИЙ ВИЩИЙ НАВЧАЛЬНИЙ ЗАКЛАД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«УЖГОРОДСЬКИЙ НАЦІОНАЛЬНИЙ УНІВЕРСИТЕТ»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ІНЖЕНЕРНО - ТЕХНІЧНИЙ ФАКУЛЬТЕТ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КАФЕДРА КОМПЮТЕРНИХ СИСТЕМ ТА МЕРЕЖ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47488">
        <w:rPr>
          <w:rFonts w:ascii="Times New Roman" w:hAnsi="Times New Roman"/>
          <w:b/>
          <w:sz w:val="36"/>
          <w:szCs w:val="36"/>
        </w:rPr>
        <w:t>Лабораторна робота №3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347488">
        <w:rPr>
          <w:rFonts w:ascii="Times New Roman" w:hAnsi="Times New Roman"/>
          <w:b/>
          <w:sz w:val="36"/>
          <w:szCs w:val="36"/>
        </w:rPr>
        <w:t>з курсу «Архітектура комп’ютера»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b/>
          <w:sz w:val="44"/>
          <w:szCs w:val="44"/>
          <w:lang w:val="ru-RU"/>
        </w:rPr>
      </w:pPr>
      <w:r w:rsidRPr="00347488">
        <w:rPr>
          <w:rFonts w:ascii="Times New Roman" w:hAnsi="Times New Roman"/>
          <w:b/>
          <w:sz w:val="44"/>
          <w:szCs w:val="44"/>
        </w:rPr>
        <w:t>Тема: ЦИКЛИ</w:t>
      </w: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06B04" w:rsidRPr="00DF29CB" w:rsidRDefault="00A06B04" w:rsidP="005A0F37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Викона</w:t>
      </w:r>
      <w:r>
        <w:rPr>
          <w:rFonts w:ascii="Times New Roman" w:hAnsi="Times New Roman"/>
          <w:sz w:val="28"/>
          <w:szCs w:val="28"/>
        </w:rPr>
        <w:t>в</w:t>
      </w:r>
    </w:p>
    <w:p w:rsidR="00A06B04" w:rsidRPr="00347488" w:rsidRDefault="00A06B04" w:rsidP="005A0F37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 xml:space="preserve">Студент 3 курсу КСМ </w:t>
      </w:r>
    </w:p>
    <w:p w:rsidR="00A06B04" w:rsidRPr="00DF29CB" w:rsidRDefault="00A06B04" w:rsidP="005A0F37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Прізвище Імя</w:t>
      </w: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Перевірив</w:t>
      </w:r>
    </w:p>
    <w:p w:rsidR="00A06B04" w:rsidRPr="00347488" w:rsidRDefault="00A06B04" w:rsidP="005A0F37">
      <w:pPr>
        <w:spacing w:after="0" w:line="240" w:lineRule="auto"/>
        <w:ind w:left="5664" w:firstLine="708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sz w:val="28"/>
          <w:szCs w:val="28"/>
        </w:rPr>
        <w:t>Далекорей А.В.</w:t>
      </w: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5A0F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06B04" w:rsidRPr="00347488" w:rsidRDefault="00A06B04" w:rsidP="00347488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Ужгород 2012</w:t>
      </w:r>
      <w:r>
        <w:rPr>
          <w:rFonts w:ascii="Times New Roman" w:hAnsi="Times New Roman"/>
          <w:sz w:val="28"/>
          <w:szCs w:val="28"/>
        </w:rPr>
        <w:br w:type="page"/>
      </w:r>
      <w:bookmarkStart w:id="0" w:name="_GoBack"/>
      <w:bookmarkEnd w:id="0"/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  <w:b/>
          <w:sz w:val="28"/>
          <w:szCs w:val="28"/>
        </w:rPr>
        <w:t>Тема</w:t>
      </w:r>
      <w:r w:rsidRPr="00347488">
        <w:rPr>
          <w:rFonts w:ascii="Times New Roman" w:hAnsi="Times New Roman"/>
          <w:sz w:val="28"/>
          <w:szCs w:val="28"/>
        </w:rPr>
        <w:t xml:space="preserve"> :  Цикли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347488">
        <w:rPr>
          <w:rFonts w:ascii="Times New Roman" w:hAnsi="Times New Roman"/>
          <w:b/>
          <w:sz w:val="28"/>
          <w:szCs w:val="28"/>
        </w:rPr>
        <w:t>Мета</w:t>
      </w:r>
      <w:r w:rsidRPr="00347488">
        <w:rPr>
          <w:rFonts w:ascii="Times New Roman" w:hAnsi="Times New Roman"/>
          <w:sz w:val="28"/>
          <w:szCs w:val="28"/>
        </w:rPr>
        <w:t xml:space="preserve"> : Вивчення способів реалізації циклів на машині </w:t>
      </w:r>
      <w:r w:rsidRPr="00347488">
        <w:rPr>
          <w:rFonts w:ascii="Times New Roman" w:hAnsi="Times New Roman"/>
          <w:sz w:val="28"/>
          <w:szCs w:val="28"/>
          <w:lang w:val="en-US"/>
        </w:rPr>
        <w:t>DLX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347488">
        <w:rPr>
          <w:rFonts w:ascii="Times New Roman" w:hAnsi="Times New Roman"/>
          <w:b/>
          <w:sz w:val="28"/>
          <w:szCs w:val="28"/>
          <w:lang w:val="ru-RU"/>
        </w:rPr>
        <w:t>Код</w:t>
      </w:r>
      <w:r w:rsidRPr="00347488">
        <w:rPr>
          <w:rFonts w:ascii="Times New Roman" w:hAnsi="Times New Roman"/>
          <w:b/>
          <w:sz w:val="28"/>
          <w:szCs w:val="28"/>
        </w:rPr>
        <w:t xml:space="preserve"> програми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1   .data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   .global   Count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3   Count:    .word 10           ;Оголошення змінної Count розміром 10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      ;Вона вказує на довжину масиву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4   .global   Table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 xml:space="preserve">5   Table:    .space  Count*4 ;Оголошення </w:t>
      </w:r>
      <w:r>
        <w:rPr>
          <w:rFonts w:ascii="Times New Roman" w:hAnsi="Times New Roman"/>
        </w:rPr>
        <w:t>мас</w:t>
      </w:r>
      <w:r w:rsidRPr="00347488">
        <w:rPr>
          <w:rFonts w:ascii="Times New Roman" w:hAnsi="Times New Roman"/>
        </w:rPr>
        <w:t>иву довжиною Count чисел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6   .text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7   .global</w:t>
      </w:r>
      <w:r w:rsidRPr="00347488">
        <w:rPr>
          <w:rFonts w:ascii="Times New Roman" w:hAnsi="Times New Roman"/>
        </w:rPr>
        <w:tab/>
        <w:t>main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8   main: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9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10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r1,r0,0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</w:rPr>
        <w:t xml:space="preserve">        ;Занулити регістр r1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11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r2,r0,2 </w:t>
      </w:r>
      <w:r w:rsidRPr="00347488">
        <w:rPr>
          <w:rFonts w:ascii="Times New Roman" w:hAnsi="Times New Roman"/>
          <w:lang w:val="ru-RU"/>
        </w:rPr>
        <w:t xml:space="preserve">         </w:t>
      </w:r>
      <w:r w:rsidRPr="00347488">
        <w:rPr>
          <w:rFonts w:ascii="Times New Roman" w:hAnsi="Times New Roman"/>
          <w:i/>
        </w:rPr>
        <w:t>;Перше просте число = 2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12  NextValue: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 xml:space="preserve">13  </w:t>
      </w:r>
      <w:r w:rsidRPr="00347488">
        <w:rPr>
          <w:rFonts w:ascii="Times New Roman" w:hAnsi="Times New Roman"/>
        </w:rPr>
        <w:tab/>
        <w:t xml:space="preserve">              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r3,r0,0 </w:t>
      </w:r>
      <w:r w:rsidRPr="00347488">
        <w:rPr>
          <w:rFonts w:ascii="Times New Roman" w:hAnsi="Times New Roman"/>
        </w:rPr>
        <w:tab/>
        <w:t xml:space="preserve">        </w:t>
      </w:r>
      <w:r w:rsidRPr="00347488">
        <w:rPr>
          <w:rFonts w:ascii="Times New Roman" w:hAnsi="Times New Roman"/>
          <w:i/>
        </w:rPr>
        <w:t>;Занулити регістр r3</w:t>
      </w:r>
    </w:p>
    <w:p w:rsidR="00A06B04" w:rsidRPr="00347488" w:rsidRDefault="00A06B04" w:rsidP="002A4D30">
      <w:pPr>
        <w:spacing w:after="0" w:line="240" w:lineRule="auto"/>
        <w:ind w:left="1416" w:hanging="1410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14  Loop:</w:t>
      </w:r>
      <w:r w:rsidRPr="00347488">
        <w:rPr>
          <w:rFonts w:ascii="Times New Roman" w:hAnsi="Times New Roman"/>
        </w:rPr>
        <w:tab/>
        <w:t>seq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r4,r1,r3</w:t>
      </w:r>
      <w:r w:rsidRPr="00347488">
        <w:rPr>
          <w:rFonts w:ascii="Times New Roman" w:hAnsi="Times New Roman"/>
        </w:rPr>
        <w:tab/>
        <w:t xml:space="preserve">        </w:t>
      </w:r>
      <w:r w:rsidRPr="00347488">
        <w:rPr>
          <w:rFonts w:ascii="Times New Roman" w:hAnsi="Times New Roman"/>
          <w:i/>
        </w:rPr>
        <w:t>;порівняти регістри. Якщо вони рівні, це означає що масси</w:t>
      </w:r>
      <w:r w:rsidRPr="00347488">
        <w:rPr>
          <w:rFonts w:ascii="Times New Roman" w:hAnsi="Times New Roman"/>
          <w:lang w:val="ru-RU"/>
        </w:rPr>
        <w:t xml:space="preserve"> </w:t>
      </w:r>
    </w:p>
    <w:p w:rsidR="00A06B04" w:rsidRPr="00347488" w:rsidRDefault="00A06B04" w:rsidP="002A4D30">
      <w:pPr>
        <w:spacing w:after="0" w:line="240" w:lineRule="auto"/>
        <w:ind w:left="3540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i/>
          <w:lang w:val="ru-RU"/>
        </w:rPr>
        <w:t xml:space="preserve">        ;</w:t>
      </w:r>
      <w:r w:rsidRPr="00347488">
        <w:rPr>
          <w:rFonts w:ascii="Times New Roman" w:hAnsi="Times New Roman"/>
          <w:i/>
        </w:rPr>
        <w:t>ще пустий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  <w:lang w:val="ru-RU"/>
        </w:rPr>
        <w:t xml:space="preserve">        </w:t>
      </w:r>
      <w:r w:rsidRPr="00347488">
        <w:rPr>
          <w:rFonts w:ascii="Times New Roman" w:hAnsi="Times New Roman"/>
          <w:i/>
        </w:rPr>
        <w:t>;Або цикл Loop дійшов до кінця</w:t>
      </w:r>
    </w:p>
    <w:p w:rsidR="00A06B04" w:rsidRPr="00347488" w:rsidRDefault="00A06B04" w:rsidP="002A4D30">
      <w:pPr>
        <w:spacing w:after="0" w:line="240" w:lineRule="auto"/>
        <w:ind w:left="1410" w:hanging="1410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15bnez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r4,IsPrim</w:t>
      </w:r>
      <w:r w:rsidRPr="00347488">
        <w:rPr>
          <w:rFonts w:ascii="Times New Roman" w:hAnsi="Times New Roman"/>
          <w:lang w:val="ru-RU"/>
        </w:rPr>
        <w:tab/>
      </w:r>
      <w:r w:rsidRPr="00347488">
        <w:rPr>
          <w:rFonts w:ascii="Times New Roman" w:hAnsi="Times New Roman"/>
          <w:lang w:val="ru-RU"/>
        </w:rPr>
        <w:tab/>
        <w:t xml:space="preserve">        </w:t>
      </w:r>
      <w:r w:rsidRPr="00347488">
        <w:rPr>
          <w:rFonts w:ascii="Times New Roman" w:hAnsi="Times New Roman"/>
          <w:i/>
        </w:rPr>
        <w:t>;Якщо регістри пусті, значить досліджуване число в r2</w:t>
      </w:r>
    </w:p>
    <w:p w:rsidR="00A06B04" w:rsidRPr="00347488" w:rsidRDefault="00A06B04" w:rsidP="002A4D30">
      <w:pPr>
        <w:spacing w:after="0" w:line="240" w:lineRule="auto"/>
        <w:ind w:left="3534" w:firstLine="6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i/>
          <w:lang w:val="ru-RU"/>
        </w:rPr>
        <w:t xml:space="preserve">        ;</w:t>
      </w:r>
      <w:r w:rsidRPr="00347488">
        <w:rPr>
          <w:rFonts w:ascii="Times New Roman" w:hAnsi="Times New Roman"/>
          <w:i/>
        </w:rPr>
        <w:t xml:space="preserve">просте,перейти 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  <w:lang w:val="ru-RU"/>
        </w:rPr>
        <w:t xml:space="preserve">        </w:t>
      </w:r>
      <w:r w:rsidRPr="00347488">
        <w:rPr>
          <w:rFonts w:ascii="Times New Roman" w:hAnsi="Times New Roman"/>
          <w:i/>
        </w:rPr>
        <w:t xml:space="preserve">;до мітки запису простого числа в </w:t>
      </w:r>
      <w:r>
        <w:rPr>
          <w:rFonts w:ascii="Times New Roman" w:hAnsi="Times New Roman"/>
          <w:i/>
        </w:rPr>
        <w:t>мас</w:t>
      </w:r>
      <w:r w:rsidRPr="00347488">
        <w:rPr>
          <w:rFonts w:ascii="Times New Roman" w:hAnsi="Times New Roman"/>
          <w:i/>
        </w:rPr>
        <w:t>ив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16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lw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r5,Table(R3</w:t>
      </w:r>
      <w:r w:rsidRPr="00347488">
        <w:rPr>
          <w:rFonts w:ascii="Times New Roman" w:hAnsi="Times New Roman"/>
          <w:i/>
        </w:rPr>
        <w:t>)    ;Якщо масив не пустий - завантажити з нього число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17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divu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r6,r2,r5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  <w:lang w:val="ru-RU"/>
        </w:rPr>
        <w:t xml:space="preserve">            </w:t>
      </w:r>
      <w:r w:rsidRPr="00347488">
        <w:rPr>
          <w:rFonts w:ascii="Times New Roman" w:hAnsi="Times New Roman"/>
          <w:i/>
        </w:rPr>
        <w:t>;Число в регістрі r2 ділимо на завантажене число</w:t>
      </w:r>
      <w:r w:rsidRPr="00347488">
        <w:rPr>
          <w:rFonts w:ascii="Times New Roman" w:hAnsi="Times New Roman"/>
        </w:rPr>
        <w:t xml:space="preserve"> </w:t>
      </w:r>
    </w:p>
    <w:p w:rsidR="00A06B04" w:rsidRPr="00347488" w:rsidRDefault="00A06B04" w:rsidP="002A4D30">
      <w:pPr>
        <w:spacing w:after="0" w:line="240" w:lineRule="auto"/>
        <w:ind w:left="2832" w:firstLine="708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lang w:val="ru-RU"/>
        </w:rPr>
        <w:t xml:space="preserve">            </w:t>
      </w:r>
      <w:r w:rsidRPr="00347488">
        <w:rPr>
          <w:rFonts w:ascii="Times New Roman" w:hAnsi="Times New Roman"/>
          <w:i/>
          <w:lang w:val="ru-RU"/>
        </w:rPr>
        <w:t>;</w:t>
      </w:r>
      <w:r w:rsidRPr="00347488">
        <w:rPr>
          <w:rFonts w:ascii="Times New Roman" w:hAnsi="Times New Roman"/>
          <w:i/>
        </w:rPr>
        <w:t>з масиву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i/>
          <w:lang w:val="ru-RU"/>
        </w:rPr>
      </w:pPr>
      <w:r w:rsidRPr="00347488">
        <w:rPr>
          <w:rFonts w:ascii="Times New Roman" w:hAnsi="Times New Roman"/>
        </w:rPr>
        <w:t>18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multu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r7,r6,r5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lang w:val="ru-RU"/>
        </w:rPr>
        <w:t xml:space="preserve">            </w:t>
      </w:r>
      <w:r w:rsidRPr="00347488">
        <w:rPr>
          <w:rFonts w:ascii="Times New Roman" w:hAnsi="Times New Roman"/>
          <w:i/>
        </w:rPr>
        <w:t>;Результат цільочислового ділення помножемо на</w:t>
      </w:r>
    </w:p>
    <w:p w:rsidR="00A06B04" w:rsidRPr="00347488" w:rsidRDefault="00A06B04" w:rsidP="007C63CB">
      <w:pPr>
        <w:spacing w:after="0" w:line="240" w:lineRule="auto"/>
        <w:ind w:left="2832" w:firstLine="708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  <w:i/>
          <w:lang w:val="ru-RU"/>
        </w:rPr>
        <w:t xml:space="preserve">            ;</w:t>
      </w:r>
      <w:r w:rsidRPr="00347488">
        <w:rPr>
          <w:rFonts w:ascii="Times New Roman" w:hAnsi="Times New Roman"/>
          <w:i/>
        </w:rPr>
        <w:t>дільник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19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subu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r8,r2,r7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  <w:lang w:val="ru-RU"/>
        </w:rPr>
        <w:t xml:space="preserve">            </w:t>
      </w:r>
      <w:r w:rsidRPr="00347488">
        <w:rPr>
          <w:rFonts w:ascii="Times New Roman" w:hAnsi="Times New Roman"/>
          <w:i/>
        </w:rPr>
        <w:t>;Віднімемо отриманий результат від досліджуваного</w:t>
      </w:r>
    </w:p>
    <w:p w:rsidR="00A06B04" w:rsidRPr="00347488" w:rsidRDefault="00A06B04" w:rsidP="002A4D30">
      <w:pPr>
        <w:spacing w:after="0" w:line="240" w:lineRule="auto"/>
        <w:ind w:left="2832" w:firstLine="708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i/>
          <w:lang w:val="ru-RU"/>
        </w:rPr>
        <w:t xml:space="preserve">            ;</w:t>
      </w:r>
      <w:r w:rsidRPr="00347488">
        <w:rPr>
          <w:rFonts w:ascii="Times New Roman" w:hAnsi="Times New Roman"/>
          <w:i/>
        </w:rPr>
        <w:t>числа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i/>
          <w:lang w:val="ru-RU"/>
        </w:rPr>
      </w:pPr>
      <w:r w:rsidRPr="00347488">
        <w:rPr>
          <w:rFonts w:ascii="Times New Roman" w:hAnsi="Times New Roman"/>
        </w:rPr>
        <w:t>20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beqz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r8,IsNoPrim</w:t>
      </w:r>
      <w:r w:rsidRPr="00347488">
        <w:rPr>
          <w:rFonts w:ascii="Times New Roman" w:hAnsi="Times New Roman"/>
          <w:lang w:val="ru-RU"/>
        </w:rPr>
        <w:t xml:space="preserve">     </w:t>
      </w:r>
      <w:r w:rsidRPr="00347488">
        <w:rPr>
          <w:rFonts w:ascii="Times New Roman" w:hAnsi="Times New Roman"/>
          <w:i/>
        </w:rPr>
        <w:t>;Якщо результат нульовий, значить число в r2 ділиться</w:t>
      </w:r>
    </w:p>
    <w:p w:rsidR="00A06B04" w:rsidRPr="00347488" w:rsidRDefault="00A06B04" w:rsidP="00925943">
      <w:pPr>
        <w:spacing w:after="0" w:line="240" w:lineRule="auto"/>
        <w:ind w:left="2832" w:firstLine="708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i/>
          <w:lang w:val="ru-RU"/>
        </w:rPr>
        <w:t xml:space="preserve">            ;</w:t>
      </w:r>
      <w:r w:rsidRPr="00347488">
        <w:rPr>
          <w:rFonts w:ascii="Times New Roman" w:hAnsi="Times New Roman"/>
          <w:i/>
        </w:rPr>
        <w:t>на одне з чисел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lang w:val="ru-RU"/>
        </w:rPr>
        <w:t xml:space="preserve">            </w:t>
      </w:r>
      <w:r w:rsidRPr="00347488">
        <w:rPr>
          <w:rFonts w:ascii="Times New Roman" w:hAnsi="Times New Roman"/>
          <w:i/>
        </w:rPr>
        <w:t>;які містяться в масиві, а це означає що воно не просте</w:t>
      </w:r>
      <w:r w:rsidRPr="00347488">
        <w:rPr>
          <w:rFonts w:ascii="Times New Roman" w:hAnsi="Times New Roman"/>
        </w:rPr>
        <w:t>.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21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r3,r3,4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</w:rPr>
        <w:t xml:space="preserve">            ;Збільшимо</w:t>
      </w:r>
      <w:r w:rsidRPr="00347488">
        <w:rPr>
          <w:rFonts w:ascii="Times New Roman" w:hAnsi="Times New Roman"/>
        </w:rPr>
        <w:t xml:space="preserve"> 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22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j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Loop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 xml:space="preserve">23 IsPrim: </w:t>
      </w:r>
      <w:r w:rsidRPr="00347488">
        <w:rPr>
          <w:rFonts w:ascii="Times New Roman" w:hAnsi="Times New Roman"/>
        </w:rPr>
        <w:tab/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24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sw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Table(r1),r2    </w:t>
      </w:r>
      <w:r w:rsidRPr="00347488">
        <w:rPr>
          <w:rFonts w:ascii="Times New Roman" w:hAnsi="Times New Roman"/>
          <w:i/>
        </w:rPr>
        <w:t>;Зберегти число в таблиці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25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r1,r1,4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</w:rPr>
        <w:t xml:space="preserve">       </w:t>
      </w:r>
      <w:r w:rsidRPr="00347488">
        <w:rPr>
          <w:rFonts w:ascii="Times New Roman" w:hAnsi="Times New Roman"/>
          <w:i/>
          <w:lang w:val="ru-RU"/>
        </w:rPr>
        <w:t xml:space="preserve">   </w:t>
      </w:r>
      <w:r w:rsidRPr="00347488">
        <w:rPr>
          <w:rFonts w:ascii="Times New Roman" w:hAnsi="Times New Roman"/>
          <w:i/>
        </w:rPr>
        <w:t xml:space="preserve"> ;Збільшити покажчик останнього числа на 1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26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lw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r9,Count</w:t>
      </w:r>
      <w:r w:rsidRPr="00347488">
        <w:rPr>
          <w:rFonts w:ascii="Times New Roman" w:hAnsi="Times New Roman"/>
          <w:lang w:val="ru-RU"/>
        </w:rPr>
        <w:t xml:space="preserve">         </w:t>
      </w:r>
      <w:r w:rsidRPr="00347488">
        <w:rPr>
          <w:rFonts w:ascii="Times New Roman" w:hAnsi="Times New Roman"/>
          <w:i/>
        </w:rPr>
        <w:t>;Завантажити в r9 довжину масиву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27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srli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r10,r1,2</w:t>
      </w:r>
      <w:r w:rsidRPr="00347488">
        <w:rPr>
          <w:rFonts w:ascii="Times New Roman" w:hAnsi="Times New Roman"/>
          <w:lang w:val="ru-RU"/>
        </w:rPr>
        <w:t xml:space="preserve">         </w:t>
      </w:r>
      <w:r w:rsidRPr="00347488">
        <w:rPr>
          <w:rFonts w:ascii="Times New Roman" w:hAnsi="Times New Roman"/>
        </w:rPr>
        <w:t>;</w:t>
      </w:r>
      <w:r w:rsidRPr="00347488">
        <w:rPr>
          <w:rFonts w:ascii="Times New Roman" w:hAnsi="Times New Roman"/>
          <w:i/>
        </w:rPr>
        <w:t>виконати арифметичний зсув вправо на 2, ділення на 4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28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sge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r11,r10,r9</w:t>
      </w:r>
      <w:r w:rsidRPr="00347488">
        <w:rPr>
          <w:rFonts w:ascii="Times New Roman" w:hAnsi="Times New Roman"/>
          <w:lang w:val="ru-RU"/>
        </w:rPr>
        <w:t xml:space="preserve">    </w:t>
      </w:r>
      <w:r w:rsidRPr="00347488">
        <w:rPr>
          <w:rFonts w:ascii="Times New Roman" w:hAnsi="Times New Roman"/>
        </w:rPr>
        <w:t>;</w:t>
      </w:r>
      <w:r w:rsidRPr="00347488">
        <w:rPr>
          <w:rFonts w:ascii="Times New Roman" w:hAnsi="Times New Roman"/>
          <w:i/>
        </w:rPr>
        <w:t>Якщо результат ділення покажчика масиву на 4 більше</w:t>
      </w:r>
    </w:p>
    <w:p w:rsidR="00A06B04" w:rsidRPr="00347488" w:rsidRDefault="00A06B04" w:rsidP="002A4D30">
      <w:pPr>
        <w:spacing w:after="0" w:line="240" w:lineRule="auto"/>
        <w:ind w:left="2832" w:firstLine="708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lang w:val="ru-RU"/>
        </w:rPr>
        <w:t xml:space="preserve">        </w:t>
      </w:r>
      <w:r w:rsidRPr="00347488">
        <w:rPr>
          <w:rFonts w:ascii="Times New Roman" w:hAnsi="Times New Roman"/>
          <w:i/>
          <w:lang w:val="ru-RU"/>
        </w:rPr>
        <w:t>;</w:t>
      </w:r>
      <w:r w:rsidRPr="00347488">
        <w:rPr>
          <w:rFonts w:ascii="Times New Roman" w:hAnsi="Times New Roman"/>
          <w:i/>
        </w:rPr>
        <w:t>або рівне ніж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347488">
        <w:rPr>
          <w:rFonts w:ascii="Times New Roman" w:hAnsi="Times New Roman"/>
        </w:rPr>
        <w:t>29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bnez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r11,Finish</w:t>
      </w:r>
      <w:r w:rsidRPr="00347488">
        <w:rPr>
          <w:rFonts w:ascii="Times New Roman" w:hAnsi="Times New Roman"/>
          <w:lang w:val="ru-RU"/>
        </w:rPr>
        <w:t xml:space="preserve">     </w:t>
      </w:r>
      <w:r w:rsidRPr="00347488">
        <w:rPr>
          <w:rFonts w:ascii="Times New Roman" w:hAnsi="Times New Roman"/>
          <w:i/>
        </w:rPr>
        <w:t>;довжина масиву, це означає, що ми заповнили весь</w:t>
      </w:r>
    </w:p>
    <w:p w:rsidR="00A06B04" w:rsidRPr="00347488" w:rsidRDefault="00A06B04" w:rsidP="002A4D30">
      <w:pPr>
        <w:spacing w:after="0" w:line="240" w:lineRule="auto"/>
        <w:ind w:left="2832" w:firstLine="708"/>
        <w:jc w:val="both"/>
        <w:rPr>
          <w:rFonts w:ascii="Times New Roman" w:hAnsi="Times New Roman"/>
          <w:i/>
        </w:rPr>
      </w:pPr>
      <w:r w:rsidRPr="00347488">
        <w:rPr>
          <w:rFonts w:ascii="Times New Roman" w:hAnsi="Times New Roman"/>
          <w:lang w:val="ru-RU"/>
        </w:rPr>
        <w:t xml:space="preserve">        </w:t>
      </w:r>
      <w:r w:rsidRPr="00347488">
        <w:rPr>
          <w:rFonts w:ascii="Times New Roman" w:hAnsi="Times New Roman"/>
          <w:i/>
          <w:lang w:val="ru-RU"/>
        </w:rPr>
        <w:t>;</w:t>
      </w:r>
      <w:r w:rsidRPr="00347488">
        <w:rPr>
          <w:rFonts w:ascii="Times New Roman" w:hAnsi="Times New Roman"/>
          <w:i/>
        </w:rPr>
        <w:t>масив простими числами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30 IsNoPrim:</w:t>
      </w:r>
      <w:r w:rsidRPr="00347488">
        <w:rPr>
          <w:rFonts w:ascii="Times New Roman" w:hAnsi="Times New Roman"/>
        </w:rPr>
        <w:tab/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31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addi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r2,r2,1 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lang w:val="ru-RU"/>
        </w:rPr>
        <w:t xml:space="preserve">           </w:t>
      </w:r>
      <w:r w:rsidRPr="00347488">
        <w:rPr>
          <w:rFonts w:ascii="Times New Roman" w:hAnsi="Times New Roman"/>
          <w:i/>
        </w:rPr>
        <w:t>;Збільшити число на 1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32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j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 xml:space="preserve">NextValue       </w:t>
      </w:r>
      <w:r w:rsidRPr="00347488">
        <w:rPr>
          <w:rFonts w:ascii="Times New Roman" w:hAnsi="Times New Roman"/>
          <w:i/>
        </w:rPr>
        <w:t>;Почати знову перевіряти</w:t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 xml:space="preserve">33 Finish: </w:t>
      </w:r>
      <w:r w:rsidRPr="00347488">
        <w:rPr>
          <w:rFonts w:ascii="Times New Roman" w:hAnsi="Times New Roman"/>
        </w:rPr>
        <w:tab/>
      </w:r>
    </w:p>
    <w:p w:rsidR="00A06B04" w:rsidRPr="00347488" w:rsidRDefault="00A06B04" w:rsidP="007840A4">
      <w:pPr>
        <w:spacing w:after="0" w:line="240" w:lineRule="auto"/>
        <w:jc w:val="both"/>
        <w:rPr>
          <w:rFonts w:ascii="Times New Roman" w:hAnsi="Times New Roman"/>
        </w:rPr>
      </w:pPr>
      <w:r w:rsidRPr="00347488">
        <w:rPr>
          <w:rFonts w:ascii="Times New Roman" w:hAnsi="Times New Roman"/>
        </w:rPr>
        <w:t>34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trap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  <w:t>0</w:t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i/>
          <w:lang w:val="ru-RU"/>
        </w:rPr>
        <w:t xml:space="preserve">           </w:t>
      </w:r>
      <w:r w:rsidRPr="00347488">
        <w:rPr>
          <w:rFonts w:ascii="Times New Roman" w:hAnsi="Times New Roman"/>
          <w:i/>
        </w:rPr>
        <w:t>;Закінчити виконання програми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</w:rPr>
        <w:tab/>
      </w:r>
      <w:r w:rsidRPr="00347488">
        <w:rPr>
          <w:rFonts w:ascii="Times New Roman" w:hAnsi="Times New Roman"/>
          <w:sz w:val="28"/>
          <w:szCs w:val="28"/>
        </w:rPr>
        <w:t>Опис програми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 xml:space="preserve">В програмі оголошено 2 змінні : Count та Table. Змінна Count вказує на кількість елементів таблиці Table. Таблиця в пам’яті займає Count*4 байт, оскільки вона буде зберігати цілі числа довжиною в 4 байт. 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ab/>
        <w:t>На початку програми всі регістри пусті, і містять значення 0. Деякі регістри в програмі мають спеціальне призначення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r0 - Завжди буде зберігати 0;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r1 - Буде вказувати на перший вільний елемент в масиві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r2 - Буде містити число, яке провірятиметься чи воно просте чи ні.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r3 - Індекс, який вказуватиме на поточне число в масиві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347488">
        <w:rPr>
          <w:rFonts w:ascii="Times New Roman" w:hAnsi="Times New Roman"/>
          <w:sz w:val="24"/>
          <w:szCs w:val="24"/>
        </w:rPr>
        <w:t>Програма починається з ініціалізації регістрів (10). Далі ми приймаємо що перше просте число рівне 2 (11). Після, в рядку (14) провіряється, чи r3 рівне r1. Якщо так - це означає, що поточний індекс масиву пройшовся від початку до кінця, і тепер вказує на перший вільний елемент масиву. Алгоритм пошуку простих чисел полягає в тому, що досліджуване число ділиться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 </w:t>
      </w:r>
      <w:r w:rsidRPr="00347488">
        <w:rPr>
          <w:rFonts w:ascii="Times New Roman" w:hAnsi="Times New Roman"/>
          <w:sz w:val="24"/>
          <w:szCs w:val="24"/>
        </w:rPr>
        <w:t>на всі елементи масиву. Якщо воно не поділиться ні на одне число з масиву простих чисел без остачі - значить воно просте,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7488">
        <w:rPr>
          <w:rFonts w:ascii="Times New Roman" w:hAnsi="Times New Roman"/>
          <w:sz w:val="24"/>
          <w:szCs w:val="24"/>
        </w:rPr>
        <w:t>в іншому випадку - ні. Це і робиться в циклі Loop. Отже, якщо ми дійшли до кінця циклу, значить число не поділилось ні на одне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7488">
        <w:rPr>
          <w:rFonts w:ascii="Times New Roman" w:hAnsi="Times New Roman"/>
          <w:sz w:val="24"/>
          <w:szCs w:val="24"/>
        </w:rPr>
        <w:t>з масиву - а це означає що воно просте. В цьому випадку виконується перехід на мітку IsPrim. Рядок (24) - збереження нового числа в масив, r1 збільшується на 4, таким чином знову вказує на перше вільне місце в масиві. В регістр r9 завантажується довжина масиву (26)  Вміст регістру r1 зсовується вправо на 4 (арифметичний зсув вправо на 4 еквівалентний діленню на 4), результат зберігається в r10. Відтак r10 містить кількість простих чисел в масиві. В рядку (28) перевіряється умова рівності. Якщо значення рівні - масив заповнений, всі прості числа знайдені. Якщо ні - до досліджуваного числа додається 1 (31) і виконується перехід в цикл пошуку простих чисел. В рядку (16) циклу пошуку простих чисел завантажується одне з простих з масиву, на яке в рядку (17) ділиться досліджуване число. Результат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7488">
        <w:rPr>
          <w:rFonts w:ascii="Times New Roman" w:hAnsi="Times New Roman"/>
          <w:sz w:val="24"/>
          <w:szCs w:val="24"/>
        </w:rPr>
        <w:t>цілочислового ділення записується в регістр r6. Тепер, якщо число поділилось без остачі, тоді якщо результат ділення помножити на дільник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7488">
        <w:rPr>
          <w:rFonts w:ascii="Times New Roman" w:hAnsi="Times New Roman"/>
          <w:sz w:val="24"/>
          <w:szCs w:val="24"/>
        </w:rPr>
        <w:t>і відняти від діленого, результат має бути нульовим. множення дільника на результат ділення в рядку (18), а різниця - (19)</w:t>
      </w:r>
      <w:r w:rsidRPr="0034748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47488">
        <w:rPr>
          <w:rFonts w:ascii="Times New Roman" w:hAnsi="Times New Roman"/>
          <w:sz w:val="24"/>
          <w:szCs w:val="24"/>
        </w:rPr>
        <w:t>В рядку (21) покажчика поточного елементу масиву збільшується на 4, тобто вказує на наступний елемент масиву. Цикл повторяється.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347488">
        <w:rPr>
          <w:rFonts w:ascii="Times New Roman" w:hAnsi="Times New Roman"/>
          <w:b/>
          <w:sz w:val="32"/>
          <w:szCs w:val="32"/>
        </w:rPr>
        <w:t>Оптимізація програми</w:t>
      </w: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Програму пошуку простих чисел можна оптимізувати. Оптимізація полягає в тому, що число, яке перевіряється чи просте воно чи ні, може без остачі поділитись лише на число, як мінімум в два рази менше за нього.  Тобто, якщо ми шукаємо просте число в достатньо малому діапазоні (до 10000), тоді можна припустити, що приблизно середній елемент в масиві менше ніж в 2 рази менший ніж той що перевіряється, а отже в циклі перевірки приналежності числа до простих, досить проходитись по половині масиву. А не по цілому. Для цього потрібно переробити умову виходу з циклу</w:t>
      </w:r>
    </w:p>
    <w:p w:rsidR="00A06B04" w:rsidRPr="00347488" w:rsidRDefault="00A06B04" w:rsidP="00A3585E">
      <w:pPr>
        <w:spacing w:after="0" w:line="360" w:lineRule="auto"/>
        <w:ind w:left="708" w:firstLine="708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>addi</w:t>
      </w: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r18,r0,8</w:t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addi</w:t>
      </w: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r19,r0,4</w:t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divu</w:t>
      </w: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r15,r1,r18</w:t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multu</w:t>
      </w: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r15,r15,r19</w:t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seq</w:t>
      </w:r>
      <w:r w:rsidRPr="00347488">
        <w:rPr>
          <w:rFonts w:ascii="Times New Roman" w:hAnsi="Times New Roman"/>
          <w:sz w:val="24"/>
          <w:szCs w:val="24"/>
        </w:rPr>
        <w:tab/>
      </w:r>
      <w:r w:rsidRPr="00347488">
        <w:rPr>
          <w:rFonts w:ascii="Times New Roman" w:hAnsi="Times New Roman"/>
          <w:sz w:val="24"/>
          <w:szCs w:val="24"/>
        </w:rPr>
        <w:tab/>
        <w:t>r4,r15,r3</w:t>
      </w:r>
      <w:r w:rsidRPr="00347488">
        <w:rPr>
          <w:rFonts w:ascii="Times New Roman" w:hAnsi="Times New Roman"/>
          <w:sz w:val="24"/>
          <w:szCs w:val="24"/>
        </w:rPr>
        <w:tab/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347488">
        <w:rPr>
          <w:rFonts w:ascii="Times New Roman" w:hAnsi="Times New Roman"/>
          <w:sz w:val="24"/>
          <w:szCs w:val="24"/>
        </w:rPr>
        <w:t xml:space="preserve">Таким чином при великій кількості шуканих чисел час роботи програми значно зменшиться.   </w:t>
      </w:r>
    </w:p>
    <w:p w:rsidR="00A06B04" w:rsidRPr="00347488" w:rsidRDefault="00A06B04" w:rsidP="00A3585E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06B04" w:rsidRPr="00347488" w:rsidRDefault="00A06B04" w:rsidP="005D2B86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A06B04" w:rsidRPr="00347488" w:rsidSect="00AE588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0A4"/>
    <w:rsid w:val="002A4D30"/>
    <w:rsid w:val="00307B35"/>
    <w:rsid w:val="00347488"/>
    <w:rsid w:val="00547AC7"/>
    <w:rsid w:val="005A0F37"/>
    <w:rsid w:val="005D2B86"/>
    <w:rsid w:val="007840A4"/>
    <w:rsid w:val="007C63CB"/>
    <w:rsid w:val="008F7692"/>
    <w:rsid w:val="00925943"/>
    <w:rsid w:val="009B36E3"/>
    <w:rsid w:val="00A06B04"/>
    <w:rsid w:val="00A3585E"/>
    <w:rsid w:val="00A7074C"/>
    <w:rsid w:val="00AE5880"/>
    <w:rsid w:val="00B50256"/>
    <w:rsid w:val="00B564BE"/>
    <w:rsid w:val="00BC02F8"/>
    <w:rsid w:val="00BC4DD9"/>
    <w:rsid w:val="00CA2B31"/>
    <w:rsid w:val="00DF29CB"/>
    <w:rsid w:val="00E96C1F"/>
    <w:rsid w:val="00F30EAE"/>
    <w:rsid w:val="00F3395C"/>
    <w:rsid w:val="00FA5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880"/>
    <w:pPr>
      <w:spacing w:after="200" w:line="276" w:lineRule="auto"/>
    </w:pPr>
    <w:rPr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</TotalTime>
  <Pages>4</Pages>
  <Words>838</Words>
  <Characters>4780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</dc:creator>
  <cp:keywords/>
  <dc:description/>
  <cp:lastModifiedBy>WIN7XP</cp:lastModifiedBy>
  <cp:revision>29</cp:revision>
  <dcterms:created xsi:type="dcterms:W3CDTF">2010-05-23T10:10:00Z</dcterms:created>
  <dcterms:modified xsi:type="dcterms:W3CDTF">2012-05-16T14:29:00Z</dcterms:modified>
</cp:coreProperties>
</file>